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5FD" w:rsidRPr="00296B44" w:rsidRDefault="00A865FD" w:rsidP="004B2886">
      <w:pPr>
        <w:spacing w:beforeLines="50" w:afterLines="50"/>
        <w:jc w:val="center"/>
        <w:rPr>
          <w:rFonts w:ascii="华文中宋" w:eastAsia="华文中宋" w:hAnsi="华文中宋"/>
          <w:sz w:val="36"/>
          <w:szCs w:val="36"/>
        </w:rPr>
      </w:pPr>
      <w:r w:rsidRPr="00296B44">
        <w:rPr>
          <w:rFonts w:ascii="华文中宋" w:eastAsia="华文中宋" w:hAnsi="华文中宋" w:hint="eastAsia"/>
          <w:sz w:val="36"/>
          <w:szCs w:val="36"/>
        </w:rPr>
        <w:t>关于《全国教职工基础信息采集表》的说明</w:t>
      </w:r>
    </w:p>
    <w:p w:rsidR="00A865FD" w:rsidRPr="0021442C" w:rsidRDefault="00A865FD" w:rsidP="0021442C">
      <w:pPr>
        <w:spacing w:line="400" w:lineRule="exact"/>
        <w:rPr>
          <w:rFonts w:ascii="仿宋_GB2312" w:eastAsia="仿宋_GB2312" w:hAnsi="宋体"/>
          <w:sz w:val="24"/>
          <w:szCs w:val="24"/>
        </w:rPr>
      </w:pPr>
      <w:r>
        <w:rPr>
          <w:rFonts w:ascii="宋体" w:hAnsi="宋体"/>
        </w:rPr>
        <w:t xml:space="preserve">  </w:t>
      </w:r>
      <w:r w:rsidRPr="00296B44">
        <w:rPr>
          <w:rFonts w:ascii="宋体" w:hAnsi="宋体"/>
          <w:sz w:val="24"/>
          <w:szCs w:val="24"/>
        </w:rPr>
        <w:t xml:space="preserve"> </w:t>
      </w:r>
      <w:r w:rsidRPr="0021442C">
        <w:rPr>
          <w:rFonts w:ascii="宋体" w:hAnsi="宋体"/>
          <w:sz w:val="24"/>
          <w:szCs w:val="24"/>
        </w:rPr>
        <w:t xml:space="preserve"> </w:t>
      </w:r>
      <w:r w:rsidRPr="0021442C">
        <w:rPr>
          <w:rFonts w:ascii="仿宋_GB2312" w:eastAsia="仿宋_GB2312" w:hAnsi="宋体" w:hint="eastAsia"/>
          <w:sz w:val="24"/>
          <w:szCs w:val="24"/>
        </w:rPr>
        <w:t>一、请教职工仔细核实，对</w:t>
      </w:r>
      <w:r w:rsidRPr="005C2126">
        <w:rPr>
          <w:rFonts w:ascii="仿宋_GB2312" w:eastAsia="仿宋_GB2312" w:hAnsi="宋体" w:hint="eastAsia"/>
          <w:b/>
          <w:sz w:val="24"/>
          <w:szCs w:val="24"/>
        </w:rPr>
        <w:t>已有信息进行核实确认</w:t>
      </w:r>
      <w:r w:rsidRPr="0021442C">
        <w:rPr>
          <w:rFonts w:ascii="仿宋_GB2312" w:eastAsia="仿宋_GB2312" w:hAnsi="宋体" w:hint="eastAsia"/>
          <w:sz w:val="24"/>
          <w:szCs w:val="24"/>
        </w:rPr>
        <w:t>，并</w:t>
      </w:r>
      <w:r w:rsidRPr="005C2126">
        <w:rPr>
          <w:rFonts w:ascii="仿宋_GB2312" w:eastAsia="仿宋_GB2312" w:hAnsi="宋体" w:hint="eastAsia"/>
          <w:b/>
          <w:sz w:val="24"/>
          <w:szCs w:val="24"/>
        </w:rPr>
        <w:t>如实填写空白栏</w:t>
      </w:r>
      <w:r w:rsidRPr="0021442C">
        <w:rPr>
          <w:rFonts w:ascii="仿宋_GB2312" w:eastAsia="仿宋_GB2312" w:hAnsi="宋体" w:hint="eastAsia"/>
          <w:sz w:val="24"/>
          <w:szCs w:val="24"/>
        </w:rPr>
        <w:t>；如已有信息有误，请直接在表中修改，学校统一核查。</w:t>
      </w:r>
    </w:p>
    <w:p w:rsidR="00A865FD" w:rsidRPr="0021442C" w:rsidRDefault="00A865FD" w:rsidP="0021442C">
      <w:pPr>
        <w:spacing w:line="400" w:lineRule="exact"/>
        <w:rPr>
          <w:rFonts w:ascii="仿宋_GB2312" w:eastAsia="仿宋_GB2312" w:hAnsi="宋体"/>
          <w:sz w:val="24"/>
          <w:szCs w:val="24"/>
        </w:rPr>
      </w:pPr>
      <w:r w:rsidRPr="0021442C">
        <w:rPr>
          <w:rFonts w:ascii="仿宋_GB2312" w:eastAsia="仿宋_GB2312"/>
          <w:sz w:val="24"/>
          <w:szCs w:val="24"/>
        </w:rPr>
        <w:t xml:space="preserve">    </w:t>
      </w:r>
      <w:r w:rsidRPr="0021442C">
        <w:rPr>
          <w:rFonts w:ascii="仿宋_GB2312" w:eastAsia="仿宋_GB2312" w:hint="eastAsia"/>
          <w:sz w:val="24"/>
          <w:szCs w:val="24"/>
        </w:rPr>
        <w:t>二、</w:t>
      </w:r>
      <w:r w:rsidRPr="00C0590E">
        <w:rPr>
          <w:rFonts w:ascii="仿宋_GB2312" w:eastAsia="仿宋_GB2312" w:hint="eastAsia"/>
          <w:b/>
          <w:sz w:val="24"/>
          <w:szCs w:val="24"/>
        </w:rPr>
        <w:t>基本信息</w:t>
      </w:r>
      <w:r w:rsidRPr="0021442C">
        <w:rPr>
          <w:rFonts w:ascii="仿宋_GB2312" w:eastAsia="仿宋_GB2312" w:hint="eastAsia"/>
          <w:sz w:val="24"/>
          <w:szCs w:val="24"/>
        </w:rPr>
        <w:t>均为必填项；</w:t>
      </w:r>
      <w:r w:rsidRPr="00C0590E">
        <w:rPr>
          <w:rFonts w:ascii="仿宋_GB2312" w:eastAsia="仿宋_GB2312" w:hint="eastAsia"/>
          <w:b/>
          <w:sz w:val="24"/>
          <w:szCs w:val="24"/>
        </w:rPr>
        <w:t>劳资信息</w:t>
      </w:r>
      <w:r w:rsidRPr="0021442C">
        <w:rPr>
          <w:rFonts w:ascii="仿宋_GB2312" w:eastAsia="仿宋_GB2312" w:hint="eastAsia"/>
          <w:sz w:val="24"/>
          <w:szCs w:val="24"/>
        </w:rPr>
        <w:t>由学校填写，无须核实；</w:t>
      </w:r>
      <w:r w:rsidRPr="00C0590E">
        <w:rPr>
          <w:rFonts w:ascii="仿宋_GB2312" w:eastAsia="仿宋_GB2312" w:hint="eastAsia"/>
          <w:b/>
          <w:sz w:val="24"/>
          <w:szCs w:val="24"/>
        </w:rPr>
        <w:t>专任教师情况</w:t>
      </w:r>
      <w:r w:rsidRPr="0021442C">
        <w:rPr>
          <w:rFonts w:ascii="仿宋_GB2312" w:eastAsia="仿宋_GB2312" w:hint="eastAsia"/>
          <w:sz w:val="24"/>
          <w:szCs w:val="24"/>
        </w:rPr>
        <w:t>仅教师填写；高职院校特有信息我校均不填写。</w:t>
      </w:r>
    </w:p>
    <w:p w:rsidR="00A865FD" w:rsidRPr="0021442C" w:rsidRDefault="00A865FD" w:rsidP="0021442C">
      <w:pPr>
        <w:spacing w:line="400" w:lineRule="exact"/>
        <w:ind w:firstLine="420"/>
        <w:rPr>
          <w:rFonts w:ascii="仿宋_GB2312" w:eastAsia="仿宋_GB2312" w:hAnsi="宋体"/>
          <w:sz w:val="24"/>
          <w:szCs w:val="24"/>
        </w:rPr>
      </w:pPr>
      <w:r w:rsidRPr="0021442C">
        <w:rPr>
          <w:rFonts w:ascii="仿宋_GB2312" w:eastAsia="仿宋_GB2312" w:hint="eastAsia"/>
          <w:sz w:val="24"/>
          <w:szCs w:val="24"/>
        </w:rPr>
        <w:t>三、基本信息各项指标解释</w:t>
      </w:r>
    </w:p>
    <w:p w:rsidR="00A865FD" w:rsidRPr="0021442C" w:rsidRDefault="00A865FD" w:rsidP="0021442C">
      <w:pPr>
        <w:pStyle w:val="ListParagraph"/>
        <w:spacing w:line="400" w:lineRule="exact"/>
        <w:ind w:left="360" w:firstLineChars="0" w:firstLine="0"/>
        <w:rPr>
          <w:rFonts w:ascii="仿宋_GB2312" w:eastAsia="仿宋_GB2312"/>
          <w:sz w:val="24"/>
          <w:szCs w:val="24"/>
        </w:rPr>
      </w:pPr>
      <w:r w:rsidRPr="0021442C">
        <w:rPr>
          <w:rFonts w:ascii="仿宋_GB2312" w:eastAsia="仿宋_GB2312"/>
          <w:sz w:val="24"/>
          <w:szCs w:val="24"/>
        </w:rPr>
        <w:t>1</w:t>
      </w:r>
      <w:r w:rsidRPr="0021442C">
        <w:rPr>
          <w:rFonts w:ascii="仿宋_GB2312" w:eastAsia="仿宋_GB2312" w:hint="eastAsia"/>
          <w:sz w:val="24"/>
          <w:szCs w:val="24"/>
        </w:rPr>
        <w:t>．因系统原因，姓名和出生日期均须与身份证保持一致，仅作为本次上报使用；</w:t>
      </w:r>
    </w:p>
    <w:p w:rsidR="00A865FD" w:rsidRPr="0021442C" w:rsidRDefault="00A865FD" w:rsidP="009857EF">
      <w:pPr>
        <w:pStyle w:val="ListParagraph"/>
        <w:spacing w:line="400" w:lineRule="exact"/>
        <w:ind w:firstLineChars="171" w:firstLine="31680"/>
        <w:rPr>
          <w:rFonts w:ascii="仿宋_GB2312" w:eastAsia="仿宋_GB2312"/>
          <w:sz w:val="24"/>
          <w:szCs w:val="24"/>
        </w:rPr>
      </w:pPr>
      <w:r w:rsidRPr="0021442C">
        <w:rPr>
          <w:rFonts w:ascii="仿宋_GB2312" w:eastAsia="仿宋_GB2312"/>
          <w:sz w:val="24"/>
          <w:szCs w:val="24"/>
        </w:rPr>
        <w:t>2</w:t>
      </w:r>
      <w:r w:rsidRPr="0021442C">
        <w:rPr>
          <w:rFonts w:ascii="仿宋_GB2312" w:eastAsia="仿宋_GB2312" w:hint="eastAsia"/>
          <w:sz w:val="24"/>
          <w:szCs w:val="24"/>
        </w:rPr>
        <w:t>．</w:t>
      </w:r>
      <w:r w:rsidRPr="005C2126">
        <w:rPr>
          <w:rFonts w:ascii="仿宋_GB2312" w:eastAsia="仿宋_GB2312" w:hint="eastAsia"/>
          <w:b/>
          <w:sz w:val="24"/>
          <w:szCs w:val="24"/>
        </w:rPr>
        <w:t>最高学历、学位</w:t>
      </w:r>
      <w:r w:rsidRPr="0021442C">
        <w:rPr>
          <w:rFonts w:ascii="仿宋_GB2312" w:eastAsia="仿宋_GB2312" w:hint="eastAsia"/>
          <w:sz w:val="24"/>
          <w:szCs w:val="24"/>
        </w:rPr>
        <w:t>参见附件《学历代码》、《学位代码》；最高为双学位或者多个学位的教师，填写主修学位；如无学位，则毕业院校也不填写；</w:t>
      </w:r>
    </w:p>
    <w:p w:rsidR="00A865FD" w:rsidRPr="0021442C" w:rsidRDefault="00A865FD" w:rsidP="0021442C">
      <w:pPr>
        <w:pStyle w:val="ListParagraph"/>
        <w:spacing w:line="400" w:lineRule="exact"/>
        <w:ind w:left="360" w:firstLineChars="0" w:firstLine="0"/>
        <w:rPr>
          <w:rFonts w:ascii="仿宋_GB2312" w:eastAsia="仿宋_GB2312"/>
          <w:sz w:val="24"/>
          <w:szCs w:val="24"/>
        </w:rPr>
      </w:pPr>
      <w:r w:rsidRPr="0021442C">
        <w:rPr>
          <w:rFonts w:ascii="仿宋_GB2312" w:eastAsia="仿宋_GB2312"/>
          <w:sz w:val="24"/>
          <w:szCs w:val="24"/>
        </w:rPr>
        <w:t>3</w:t>
      </w:r>
      <w:r w:rsidRPr="0021442C">
        <w:rPr>
          <w:rFonts w:ascii="仿宋_GB2312" w:eastAsia="仿宋_GB2312" w:hint="eastAsia"/>
          <w:sz w:val="24"/>
          <w:szCs w:val="24"/>
        </w:rPr>
        <w:t>．</w:t>
      </w:r>
      <w:r w:rsidRPr="005C2126">
        <w:rPr>
          <w:rFonts w:ascii="仿宋_GB2312" w:eastAsia="仿宋_GB2312" w:hint="eastAsia"/>
          <w:b/>
          <w:sz w:val="24"/>
          <w:szCs w:val="24"/>
        </w:rPr>
        <w:t>参加工作年月</w:t>
      </w:r>
      <w:r w:rsidRPr="0021442C">
        <w:rPr>
          <w:rFonts w:ascii="仿宋_GB2312" w:eastAsia="仿宋_GB2312" w:hint="eastAsia"/>
          <w:sz w:val="24"/>
          <w:szCs w:val="24"/>
        </w:rPr>
        <w:t>以档案记载为准。</w:t>
      </w:r>
    </w:p>
    <w:p w:rsidR="00A865FD" w:rsidRPr="0021442C" w:rsidRDefault="00A865FD" w:rsidP="0021442C">
      <w:pPr>
        <w:pStyle w:val="ListParagraph"/>
        <w:spacing w:line="400" w:lineRule="exact"/>
        <w:ind w:left="360" w:firstLineChars="0" w:firstLine="0"/>
        <w:rPr>
          <w:rFonts w:ascii="仿宋_GB2312" w:eastAsia="仿宋_GB2312"/>
          <w:sz w:val="24"/>
          <w:szCs w:val="24"/>
        </w:rPr>
      </w:pPr>
      <w:r w:rsidRPr="0021442C">
        <w:rPr>
          <w:rFonts w:ascii="仿宋_GB2312" w:eastAsia="仿宋_GB2312" w:hint="eastAsia"/>
          <w:sz w:val="24"/>
          <w:szCs w:val="24"/>
        </w:rPr>
        <w:t>四、专任教师情况各项指标请按以下说明填写（只填序号，可多选）：</w:t>
      </w:r>
    </w:p>
    <w:p w:rsidR="00A865FD" w:rsidRPr="0021442C" w:rsidRDefault="00A865FD" w:rsidP="0021442C">
      <w:pPr>
        <w:pStyle w:val="ListParagraph"/>
        <w:spacing w:line="400" w:lineRule="exact"/>
        <w:ind w:left="360" w:firstLineChars="0" w:firstLine="0"/>
        <w:rPr>
          <w:rFonts w:ascii="仿宋_GB2312" w:eastAsia="仿宋_GB2312"/>
          <w:sz w:val="24"/>
          <w:szCs w:val="24"/>
        </w:rPr>
      </w:pPr>
      <w:r w:rsidRPr="0021442C">
        <w:rPr>
          <w:rFonts w:ascii="仿宋_GB2312" w:eastAsia="仿宋_GB2312"/>
          <w:sz w:val="24"/>
          <w:szCs w:val="24"/>
        </w:rPr>
        <w:t>1</w:t>
      </w:r>
      <w:r w:rsidRPr="0021442C">
        <w:rPr>
          <w:rFonts w:ascii="仿宋_GB2312" w:eastAsia="仿宋_GB2312" w:hint="eastAsia"/>
          <w:sz w:val="24"/>
          <w:szCs w:val="24"/>
        </w:rPr>
        <w:t>．</w:t>
      </w:r>
      <w:r w:rsidRPr="0021442C">
        <w:rPr>
          <w:rFonts w:ascii="仿宋_GB2312" w:eastAsia="仿宋_GB2312" w:hint="eastAsia"/>
          <w:b/>
          <w:sz w:val="24"/>
          <w:szCs w:val="24"/>
        </w:rPr>
        <w:t>任课学段</w:t>
      </w:r>
      <w:r w:rsidRPr="0021442C">
        <w:rPr>
          <w:rFonts w:ascii="仿宋_GB2312" w:eastAsia="仿宋_GB2312" w:hint="eastAsia"/>
          <w:sz w:val="24"/>
          <w:szCs w:val="24"/>
        </w:rPr>
        <w:t>：</w:t>
      </w:r>
      <w:r w:rsidRPr="0021442C">
        <w:rPr>
          <w:rFonts w:ascii="仿宋_GB2312" w:eastAsia="仿宋_GB2312"/>
          <w:sz w:val="24"/>
          <w:szCs w:val="24"/>
        </w:rPr>
        <w:t>2-</w:t>
      </w:r>
      <w:r w:rsidRPr="0021442C">
        <w:rPr>
          <w:rFonts w:ascii="仿宋_GB2312" w:eastAsia="仿宋_GB2312" w:hint="eastAsia"/>
          <w:sz w:val="24"/>
          <w:szCs w:val="24"/>
        </w:rPr>
        <w:t>本科课程，</w:t>
      </w:r>
      <w:r w:rsidRPr="0021442C">
        <w:rPr>
          <w:rFonts w:ascii="仿宋_GB2312" w:eastAsia="仿宋_GB2312"/>
          <w:sz w:val="24"/>
          <w:szCs w:val="24"/>
        </w:rPr>
        <w:t>3-</w:t>
      </w:r>
      <w:r w:rsidRPr="0021442C">
        <w:rPr>
          <w:rFonts w:ascii="仿宋_GB2312" w:eastAsia="仿宋_GB2312" w:hint="eastAsia"/>
          <w:sz w:val="24"/>
          <w:szCs w:val="24"/>
        </w:rPr>
        <w:t>研究生课程；</w:t>
      </w:r>
    </w:p>
    <w:p w:rsidR="00A865FD" w:rsidRPr="0021442C" w:rsidRDefault="00A865FD" w:rsidP="0021442C">
      <w:pPr>
        <w:pStyle w:val="ListParagraph"/>
        <w:spacing w:line="400" w:lineRule="exact"/>
        <w:ind w:left="360" w:firstLineChars="0" w:firstLine="0"/>
        <w:rPr>
          <w:rFonts w:ascii="仿宋_GB2312" w:eastAsia="仿宋_GB2312"/>
          <w:sz w:val="24"/>
          <w:szCs w:val="24"/>
        </w:rPr>
      </w:pPr>
      <w:r w:rsidRPr="0021442C">
        <w:rPr>
          <w:rFonts w:ascii="仿宋_GB2312" w:eastAsia="仿宋_GB2312"/>
          <w:sz w:val="24"/>
          <w:szCs w:val="24"/>
        </w:rPr>
        <w:t>2</w:t>
      </w:r>
      <w:r w:rsidRPr="0021442C">
        <w:rPr>
          <w:rFonts w:ascii="仿宋_GB2312" w:eastAsia="仿宋_GB2312" w:hint="eastAsia"/>
          <w:sz w:val="24"/>
          <w:szCs w:val="24"/>
        </w:rPr>
        <w:t>．</w:t>
      </w:r>
      <w:r w:rsidRPr="0021442C">
        <w:rPr>
          <w:rFonts w:ascii="仿宋_GB2312" w:eastAsia="仿宋_GB2312" w:hint="eastAsia"/>
          <w:b/>
          <w:sz w:val="24"/>
          <w:szCs w:val="24"/>
        </w:rPr>
        <w:t>任课状况</w:t>
      </w:r>
      <w:r w:rsidRPr="0021442C">
        <w:rPr>
          <w:rFonts w:ascii="仿宋_GB2312" w:eastAsia="仿宋_GB2312" w:hint="eastAsia"/>
          <w:sz w:val="24"/>
          <w:szCs w:val="24"/>
        </w:rPr>
        <w:t>：</w:t>
      </w:r>
      <w:r w:rsidRPr="0021442C">
        <w:rPr>
          <w:rFonts w:ascii="仿宋_GB2312" w:eastAsia="仿宋_GB2312"/>
          <w:sz w:val="24"/>
          <w:szCs w:val="24"/>
        </w:rPr>
        <w:t>1-</w:t>
      </w:r>
      <w:r w:rsidRPr="0021442C">
        <w:rPr>
          <w:rFonts w:ascii="仿宋_GB2312" w:eastAsia="仿宋_GB2312" w:hint="eastAsia"/>
          <w:sz w:val="24"/>
          <w:szCs w:val="24"/>
        </w:rPr>
        <w:t>基础课，</w:t>
      </w:r>
      <w:r w:rsidRPr="0021442C">
        <w:rPr>
          <w:rFonts w:ascii="仿宋_GB2312" w:eastAsia="仿宋_GB2312"/>
          <w:sz w:val="24"/>
          <w:szCs w:val="24"/>
        </w:rPr>
        <w:t>2-</w:t>
      </w:r>
      <w:r w:rsidRPr="0021442C">
        <w:rPr>
          <w:rFonts w:ascii="仿宋_GB2312" w:eastAsia="仿宋_GB2312" w:hint="eastAsia"/>
          <w:sz w:val="24"/>
          <w:szCs w:val="24"/>
        </w:rPr>
        <w:t>专业课，</w:t>
      </w:r>
      <w:r w:rsidRPr="0021442C">
        <w:rPr>
          <w:rFonts w:ascii="仿宋_GB2312" w:eastAsia="仿宋_GB2312"/>
          <w:sz w:val="24"/>
          <w:szCs w:val="24"/>
        </w:rPr>
        <w:t>3-</w:t>
      </w:r>
      <w:r w:rsidRPr="0021442C">
        <w:rPr>
          <w:rFonts w:ascii="仿宋_GB2312" w:eastAsia="仿宋_GB2312" w:hint="eastAsia"/>
          <w:sz w:val="24"/>
          <w:szCs w:val="24"/>
        </w:rPr>
        <w:t>实践技术指导，</w:t>
      </w:r>
      <w:r w:rsidRPr="0021442C">
        <w:rPr>
          <w:rFonts w:ascii="仿宋_GB2312" w:eastAsia="仿宋_GB2312"/>
          <w:sz w:val="24"/>
          <w:szCs w:val="24"/>
        </w:rPr>
        <w:t>4-</w:t>
      </w:r>
      <w:r w:rsidRPr="0021442C">
        <w:rPr>
          <w:rFonts w:ascii="仿宋_GB2312" w:eastAsia="仿宋_GB2312" w:hint="eastAsia"/>
          <w:sz w:val="24"/>
          <w:szCs w:val="24"/>
        </w:rPr>
        <w:t>科研，</w:t>
      </w:r>
      <w:r w:rsidRPr="0021442C">
        <w:rPr>
          <w:rFonts w:ascii="仿宋_GB2312" w:eastAsia="仿宋_GB2312"/>
          <w:sz w:val="24"/>
          <w:szCs w:val="24"/>
        </w:rPr>
        <w:t>5-</w:t>
      </w:r>
      <w:r w:rsidRPr="0021442C">
        <w:rPr>
          <w:rFonts w:ascii="仿宋_GB2312" w:eastAsia="仿宋_GB2312" w:hint="eastAsia"/>
          <w:sz w:val="24"/>
          <w:szCs w:val="24"/>
        </w:rPr>
        <w:t>未任课；</w:t>
      </w:r>
    </w:p>
    <w:p w:rsidR="00A865FD" w:rsidRPr="0021442C" w:rsidRDefault="00A865FD" w:rsidP="009857EF">
      <w:pPr>
        <w:pStyle w:val="ListParagraph"/>
        <w:spacing w:line="400" w:lineRule="exact"/>
        <w:ind w:firstLineChars="150" w:firstLine="31680"/>
        <w:rPr>
          <w:rFonts w:ascii="仿宋_GB2312" w:eastAsia="仿宋_GB2312"/>
          <w:sz w:val="24"/>
          <w:szCs w:val="24"/>
        </w:rPr>
      </w:pPr>
      <w:r w:rsidRPr="0021442C">
        <w:rPr>
          <w:rFonts w:ascii="仿宋_GB2312" w:eastAsia="仿宋_GB2312"/>
          <w:sz w:val="24"/>
          <w:szCs w:val="24"/>
        </w:rPr>
        <w:t>3</w:t>
      </w:r>
      <w:r w:rsidRPr="0021442C">
        <w:rPr>
          <w:rFonts w:ascii="仿宋_GB2312" w:eastAsia="仿宋_GB2312" w:hint="eastAsia"/>
          <w:sz w:val="24"/>
          <w:szCs w:val="24"/>
        </w:rPr>
        <w:t>．</w:t>
      </w:r>
      <w:r w:rsidRPr="0021442C">
        <w:rPr>
          <w:rFonts w:ascii="仿宋_GB2312" w:eastAsia="仿宋_GB2312" w:hint="eastAsia"/>
          <w:b/>
          <w:sz w:val="24"/>
          <w:szCs w:val="24"/>
        </w:rPr>
        <w:t>现主要从事学科领域</w:t>
      </w:r>
      <w:r w:rsidRPr="0021442C">
        <w:rPr>
          <w:rFonts w:ascii="仿宋_GB2312" w:eastAsia="仿宋_GB2312" w:hint="eastAsia"/>
          <w:sz w:val="24"/>
          <w:szCs w:val="24"/>
        </w:rPr>
        <w:t>：请按附件《学位授予和人才培养学科目录》相关内容填写；</w:t>
      </w:r>
    </w:p>
    <w:p w:rsidR="00A865FD" w:rsidRPr="0021442C" w:rsidRDefault="00A865FD" w:rsidP="009857EF">
      <w:pPr>
        <w:pStyle w:val="ListParagraph"/>
        <w:spacing w:line="400" w:lineRule="exact"/>
        <w:ind w:firstLineChars="149" w:firstLine="31680"/>
        <w:rPr>
          <w:rFonts w:ascii="仿宋_GB2312" w:eastAsia="仿宋_GB2312"/>
          <w:sz w:val="24"/>
          <w:szCs w:val="24"/>
        </w:rPr>
      </w:pPr>
      <w:r w:rsidRPr="00E74762">
        <w:rPr>
          <w:rFonts w:ascii="仿宋_GB2312" w:eastAsia="仿宋_GB2312"/>
          <w:sz w:val="24"/>
          <w:szCs w:val="24"/>
        </w:rPr>
        <w:t>4.</w:t>
      </w:r>
      <w:r w:rsidRPr="0021442C">
        <w:rPr>
          <w:rFonts w:ascii="仿宋_GB2312" w:eastAsia="仿宋_GB2312" w:hint="eastAsia"/>
          <w:b/>
          <w:sz w:val="24"/>
          <w:szCs w:val="24"/>
        </w:rPr>
        <w:t>专家类别</w:t>
      </w:r>
      <w:r w:rsidRPr="0021442C">
        <w:rPr>
          <w:rFonts w:ascii="仿宋_GB2312" w:eastAsia="仿宋_GB2312" w:hint="eastAsia"/>
          <w:sz w:val="24"/>
          <w:szCs w:val="24"/>
        </w:rPr>
        <w:t>：</w:t>
      </w:r>
      <w:r w:rsidRPr="0021442C">
        <w:rPr>
          <w:rFonts w:ascii="仿宋_GB2312" w:eastAsia="仿宋_GB2312"/>
          <w:sz w:val="24"/>
          <w:szCs w:val="24"/>
        </w:rPr>
        <w:t>121-</w:t>
      </w:r>
      <w:r w:rsidRPr="0021442C">
        <w:rPr>
          <w:rFonts w:ascii="仿宋_GB2312" w:eastAsia="仿宋_GB2312" w:hint="eastAsia"/>
          <w:sz w:val="24"/>
          <w:szCs w:val="24"/>
        </w:rPr>
        <w:t>中国科学院院士，</w:t>
      </w:r>
      <w:r w:rsidRPr="0021442C">
        <w:rPr>
          <w:rFonts w:ascii="仿宋_GB2312" w:eastAsia="仿宋_GB2312"/>
          <w:sz w:val="24"/>
          <w:szCs w:val="24"/>
        </w:rPr>
        <w:t>122-</w:t>
      </w:r>
      <w:r w:rsidRPr="0021442C">
        <w:rPr>
          <w:rFonts w:ascii="仿宋_GB2312" w:eastAsia="仿宋_GB2312" w:hint="eastAsia"/>
          <w:sz w:val="24"/>
          <w:szCs w:val="24"/>
        </w:rPr>
        <w:t>中国工程院院士，</w:t>
      </w:r>
      <w:r w:rsidRPr="0021442C">
        <w:rPr>
          <w:rFonts w:ascii="仿宋_GB2312" w:eastAsia="仿宋_GB2312"/>
          <w:sz w:val="24"/>
          <w:szCs w:val="24"/>
        </w:rPr>
        <w:t>13-</w:t>
      </w:r>
      <w:r w:rsidRPr="0021442C">
        <w:rPr>
          <w:rFonts w:ascii="仿宋_GB2312" w:eastAsia="仿宋_GB2312" w:hint="eastAsia"/>
          <w:sz w:val="24"/>
          <w:szCs w:val="24"/>
        </w:rPr>
        <w:t>国家有突出贡献的中青年专家，</w:t>
      </w:r>
      <w:r w:rsidRPr="0021442C">
        <w:rPr>
          <w:rFonts w:ascii="仿宋_GB2312" w:eastAsia="仿宋_GB2312"/>
          <w:sz w:val="24"/>
          <w:szCs w:val="24"/>
        </w:rPr>
        <w:t>14-</w:t>
      </w:r>
      <w:r w:rsidRPr="0021442C">
        <w:rPr>
          <w:rFonts w:ascii="仿宋_GB2312" w:eastAsia="仿宋_GB2312" w:hint="eastAsia"/>
          <w:sz w:val="24"/>
          <w:szCs w:val="24"/>
        </w:rPr>
        <w:t>享受政府特殊津贴专家，</w:t>
      </w:r>
      <w:r w:rsidRPr="0021442C">
        <w:rPr>
          <w:rFonts w:ascii="仿宋_GB2312" w:eastAsia="仿宋_GB2312"/>
          <w:sz w:val="24"/>
          <w:szCs w:val="24"/>
        </w:rPr>
        <w:t>15-</w:t>
      </w:r>
      <w:r w:rsidRPr="0021442C">
        <w:rPr>
          <w:rFonts w:ascii="仿宋_GB2312" w:eastAsia="仿宋_GB2312" w:hint="eastAsia"/>
          <w:sz w:val="24"/>
          <w:szCs w:val="24"/>
        </w:rPr>
        <w:t>百千万人才工程一、二级人选，</w:t>
      </w:r>
      <w:r w:rsidRPr="0021442C">
        <w:rPr>
          <w:rFonts w:ascii="仿宋_GB2312" w:eastAsia="仿宋_GB2312"/>
          <w:sz w:val="24"/>
          <w:szCs w:val="24"/>
        </w:rPr>
        <w:t>16-</w:t>
      </w:r>
      <w:r w:rsidRPr="0021442C">
        <w:rPr>
          <w:rFonts w:ascii="仿宋_GB2312" w:eastAsia="仿宋_GB2312" w:hint="eastAsia"/>
          <w:sz w:val="24"/>
          <w:szCs w:val="24"/>
        </w:rPr>
        <w:t>长江学者奖励计划人选，</w:t>
      </w:r>
      <w:r w:rsidRPr="0021442C">
        <w:rPr>
          <w:rFonts w:ascii="仿宋_GB2312" w:eastAsia="仿宋_GB2312"/>
          <w:sz w:val="24"/>
          <w:szCs w:val="24"/>
        </w:rPr>
        <w:t>61-</w:t>
      </w:r>
      <w:r w:rsidRPr="0021442C">
        <w:rPr>
          <w:rFonts w:ascii="仿宋_GB2312" w:eastAsia="仿宋_GB2312" w:hint="eastAsia"/>
          <w:sz w:val="24"/>
          <w:szCs w:val="24"/>
        </w:rPr>
        <w:t>国家杰出青年科学基金入选者，</w:t>
      </w:r>
      <w:r w:rsidRPr="0021442C">
        <w:rPr>
          <w:rFonts w:ascii="仿宋_GB2312" w:eastAsia="仿宋_GB2312"/>
          <w:sz w:val="24"/>
          <w:szCs w:val="24"/>
        </w:rPr>
        <w:t>62-</w:t>
      </w:r>
      <w:r w:rsidRPr="0021442C">
        <w:rPr>
          <w:rFonts w:ascii="仿宋_GB2312" w:eastAsia="仿宋_GB2312" w:hint="eastAsia"/>
          <w:sz w:val="24"/>
          <w:szCs w:val="24"/>
        </w:rPr>
        <w:t>中组部千人计划入选者，</w:t>
      </w:r>
      <w:r w:rsidRPr="0021442C">
        <w:rPr>
          <w:rFonts w:ascii="仿宋_GB2312" w:eastAsia="仿宋_GB2312"/>
          <w:sz w:val="24"/>
          <w:szCs w:val="24"/>
        </w:rPr>
        <w:t>63-</w:t>
      </w:r>
      <w:r w:rsidRPr="0021442C">
        <w:rPr>
          <w:rFonts w:ascii="仿宋_GB2312" w:eastAsia="仿宋_GB2312" w:hint="eastAsia"/>
          <w:sz w:val="24"/>
          <w:szCs w:val="24"/>
        </w:rPr>
        <w:t>国家高层次人才特殊支持计划，</w:t>
      </w:r>
      <w:r w:rsidRPr="0021442C">
        <w:rPr>
          <w:rFonts w:ascii="仿宋_GB2312" w:eastAsia="仿宋_GB2312"/>
          <w:sz w:val="24"/>
          <w:szCs w:val="24"/>
        </w:rPr>
        <w:t>19-</w:t>
      </w:r>
      <w:r w:rsidRPr="0021442C">
        <w:rPr>
          <w:rFonts w:ascii="仿宋_GB2312" w:eastAsia="仿宋_GB2312" w:hint="eastAsia"/>
          <w:sz w:val="24"/>
          <w:szCs w:val="24"/>
        </w:rPr>
        <w:t>其他国家级高层次专业技术人才，</w:t>
      </w:r>
      <w:r w:rsidRPr="0021442C">
        <w:rPr>
          <w:rFonts w:ascii="仿宋_GB2312" w:eastAsia="仿宋_GB2312"/>
          <w:sz w:val="24"/>
          <w:szCs w:val="24"/>
        </w:rPr>
        <w:t>65-</w:t>
      </w:r>
      <w:r w:rsidRPr="0021442C">
        <w:rPr>
          <w:rFonts w:ascii="仿宋_GB2312" w:eastAsia="仿宋_GB2312" w:hint="eastAsia"/>
          <w:sz w:val="24"/>
          <w:szCs w:val="24"/>
        </w:rPr>
        <w:t>省部级其他专家；</w:t>
      </w:r>
    </w:p>
    <w:p w:rsidR="00A865FD" w:rsidRPr="0021442C" w:rsidRDefault="00A865FD" w:rsidP="009857EF">
      <w:pPr>
        <w:pStyle w:val="ListParagraph"/>
        <w:spacing w:line="400" w:lineRule="exact"/>
        <w:ind w:firstLineChars="149" w:firstLine="31680"/>
        <w:rPr>
          <w:rFonts w:ascii="仿宋_GB2312" w:eastAsia="仿宋_GB2312"/>
          <w:sz w:val="24"/>
          <w:szCs w:val="24"/>
        </w:rPr>
      </w:pPr>
      <w:r w:rsidRPr="00E74762">
        <w:rPr>
          <w:rFonts w:ascii="仿宋_GB2312" w:eastAsia="仿宋_GB2312"/>
          <w:sz w:val="24"/>
          <w:szCs w:val="24"/>
        </w:rPr>
        <w:t>5.</w:t>
      </w:r>
      <w:r w:rsidRPr="0021442C">
        <w:rPr>
          <w:rFonts w:ascii="仿宋_GB2312" w:eastAsia="仿宋_GB2312" w:hint="eastAsia"/>
          <w:b/>
          <w:sz w:val="24"/>
          <w:szCs w:val="24"/>
        </w:rPr>
        <w:t>重要科研教学获奖情况：</w:t>
      </w:r>
      <w:r w:rsidRPr="0021442C">
        <w:rPr>
          <w:rFonts w:ascii="仿宋_GB2312" w:eastAsia="仿宋_GB2312"/>
          <w:sz w:val="24"/>
          <w:szCs w:val="24"/>
        </w:rPr>
        <w:t>2000-</w:t>
      </w:r>
      <w:r w:rsidRPr="0021442C">
        <w:rPr>
          <w:rFonts w:ascii="仿宋_GB2312" w:eastAsia="仿宋_GB2312" w:hint="eastAsia"/>
          <w:sz w:val="24"/>
          <w:szCs w:val="24"/>
        </w:rPr>
        <w:t>国家技术发明奖，</w:t>
      </w:r>
      <w:r w:rsidRPr="0021442C">
        <w:rPr>
          <w:rFonts w:ascii="仿宋_GB2312" w:eastAsia="仿宋_GB2312"/>
          <w:sz w:val="24"/>
          <w:szCs w:val="24"/>
        </w:rPr>
        <w:t>2010-</w:t>
      </w:r>
      <w:r w:rsidRPr="0021442C">
        <w:rPr>
          <w:rFonts w:ascii="仿宋_GB2312" w:eastAsia="仿宋_GB2312" w:hint="eastAsia"/>
          <w:sz w:val="24"/>
          <w:szCs w:val="24"/>
        </w:rPr>
        <w:t>国家自然科学奖，</w:t>
      </w:r>
      <w:r w:rsidRPr="0021442C">
        <w:rPr>
          <w:rFonts w:ascii="仿宋_GB2312" w:eastAsia="仿宋_GB2312"/>
          <w:sz w:val="24"/>
          <w:szCs w:val="24"/>
        </w:rPr>
        <w:t>2020-</w:t>
      </w:r>
      <w:r w:rsidRPr="0021442C">
        <w:rPr>
          <w:rFonts w:ascii="仿宋_GB2312" w:eastAsia="仿宋_GB2312" w:hint="eastAsia"/>
          <w:sz w:val="24"/>
          <w:szCs w:val="24"/>
        </w:rPr>
        <w:t>国家科学技术进步奖，</w:t>
      </w:r>
      <w:r w:rsidRPr="0021442C">
        <w:rPr>
          <w:rFonts w:ascii="仿宋_GB2312" w:eastAsia="仿宋_GB2312"/>
          <w:sz w:val="24"/>
          <w:szCs w:val="24"/>
        </w:rPr>
        <w:t>2040-</w:t>
      </w:r>
      <w:r w:rsidRPr="0021442C">
        <w:rPr>
          <w:rFonts w:ascii="仿宋_GB2312" w:eastAsia="仿宋_GB2312" w:hint="eastAsia"/>
          <w:sz w:val="24"/>
          <w:szCs w:val="24"/>
        </w:rPr>
        <w:t>国家最高科学技术奖，</w:t>
      </w:r>
      <w:r w:rsidRPr="0021442C">
        <w:rPr>
          <w:rFonts w:ascii="仿宋_GB2312" w:eastAsia="仿宋_GB2312"/>
          <w:sz w:val="24"/>
          <w:szCs w:val="24"/>
        </w:rPr>
        <w:t>2050-</w:t>
      </w:r>
      <w:r w:rsidRPr="0021442C">
        <w:rPr>
          <w:rFonts w:ascii="仿宋_GB2312" w:eastAsia="仿宋_GB2312" w:hint="eastAsia"/>
          <w:sz w:val="24"/>
          <w:szCs w:val="24"/>
        </w:rPr>
        <w:t>中华人民共和国国际科学技术合作奖，</w:t>
      </w:r>
      <w:r w:rsidRPr="0021442C">
        <w:rPr>
          <w:rFonts w:ascii="仿宋_GB2312" w:eastAsia="仿宋_GB2312"/>
          <w:sz w:val="24"/>
          <w:szCs w:val="24"/>
        </w:rPr>
        <w:t>30-</w:t>
      </w:r>
      <w:r w:rsidRPr="0021442C">
        <w:rPr>
          <w:rFonts w:ascii="仿宋_GB2312" w:eastAsia="仿宋_GB2312" w:hint="eastAsia"/>
          <w:sz w:val="24"/>
          <w:szCs w:val="24"/>
        </w:rPr>
        <w:t>国家教学成果奖，</w:t>
      </w:r>
      <w:r w:rsidRPr="0021442C">
        <w:rPr>
          <w:rFonts w:ascii="仿宋_GB2312" w:eastAsia="仿宋_GB2312"/>
          <w:sz w:val="24"/>
          <w:szCs w:val="24"/>
        </w:rPr>
        <w:t>40-</w:t>
      </w:r>
      <w:r w:rsidRPr="0021442C">
        <w:rPr>
          <w:rFonts w:ascii="仿宋_GB2312" w:eastAsia="仿宋_GB2312" w:hint="eastAsia"/>
          <w:sz w:val="24"/>
          <w:szCs w:val="24"/>
        </w:rPr>
        <w:t>国家级教学名师奖，</w:t>
      </w:r>
      <w:r w:rsidRPr="0021442C">
        <w:rPr>
          <w:rFonts w:ascii="仿宋_GB2312" w:eastAsia="仿宋_GB2312"/>
          <w:sz w:val="24"/>
          <w:szCs w:val="24"/>
        </w:rPr>
        <w:t>50-</w:t>
      </w:r>
      <w:r w:rsidRPr="0021442C">
        <w:rPr>
          <w:rFonts w:ascii="仿宋_GB2312" w:eastAsia="仿宋_GB2312" w:hint="eastAsia"/>
          <w:sz w:val="24"/>
          <w:szCs w:val="24"/>
        </w:rPr>
        <w:t>高等学校科学研究优秀成果奖，</w:t>
      </w:r>
      <w:r w:rsidRPr="0021442C">
        <w:rPr>
          <w:rFonts w:ascii="仿宋_GB2312" w:eastAsia="仿宋_GB2312"/>
          <w:sz w:val="24"/>
          <w:szCs w:val="24"/>
        </w:rPr>
        <w:t>60-</w:t>
      </w:r>
      <w:r w:rsidRPr="0021442C">
        <w:rPr>
          <w:rFonts w:ascii="仿宋_GB2312" w:eastAsia="仿宋_GB2312" w:hint="eastAsia"/>
          <w:sz w:val="24"/>
          <w:szCs w:val="24"/>
        </w:rPr>
        <w:t>省部级科学技术奖，</w:t>
      </w:r>
      <w:r w:rsidRPr="0021442C">
        <w:rPr>
          <w:rFonts w:ascii="仿宋_GB2312" w:eastAsia="仿宋_GB2312"/>
          <w:sz w:val="24"/>
          <w:szCs w:val="24"/>
        </w:rPr>
        <w:t>31-</w:t>
      </w:r>
      <w:r w:rsidRPr="0021442C">
        <w:rPr>
          <w:rFonts w:ascii="仿宋_GB2312" w:eastAsia="仿宋_GB2312" w:hint="eastAsia"/>
          <w:sz w:val="24"/>
          <w:szCs w:val="24"/>
        </w:rPr>
        <w:t>省级教学成果奖，</w:t>
      </w:r>
      <w:r w:rsidRPr="0021442C">
        <w:rPr>
          <w:rFonts w:ascii="仿宋_GB2312" w:eastAsia="仿宋_GB2312"/>
          <w:sz w:val="24"/>
          <w:szCs w:val="24"/>
        </w:rPr>
        <w:t>41-</w:t>
      </w:r>
      <w:r w:rsidRPr="0021442C">
        <w:rPr>
          <w:rFonts w:ascii="仿宋_GB2312" w:eastAsia="仿宋_GB2312" w:hint="eastAsia"/>
          <w:sz w:val="24"/>
          <w:szCs w:val="24"/>
        </w:rPr>
        <w:t>省级教学名师奖，</w:t>
      </w:r>
      <w:r w:rsidRPr="0021442C">
        <w:rPr>
          <w:rFonts w:ascii="仿宋_GB2312" w:eastAsia="仿宋_GB2312"/>
          <w:sz w:val="24"/>
          <w:szCs w:val="24"/>
        </w:rPr>
        <w:t>90-</w:t>
      </w:r>
      <w:r w:rsidRPr="0021442C">
        <w:rPr>
          <w:rFonts w:ascii="仿宋_GB2312" w:eastAsia="仿宋_GB2312" w:hint="eastAsia"/>
          <w:sz w:val="24"/>
          <w:szCs w:val="24"/>
        </w:rPr>
        <w:t>省部级其他奖励；</w:t>
      </w:r>
    </w:p>
    <w:p w:rsidR="00A865FD" w:rsidRPr="0021442C" w:rsidRDefault="00A865FD" w:rsidP="009857EF">
      <w:pPr>
        <w:pStyle w:val="ListParagraph"/>
        <w:spacing w:line="400" w:lineRule="exact"/>
        <w:ind w:firstLineChars="150" w:firstLine="31680"/>
        <w:rPr>
          <w:rFonts w:ascii="仿宋_GB2312" w:eastAsia="仿宋_GB2312" w:hAnsi="宋体" w:cs="宋体"/>
          <w:kern w:val="0"/>
          <w:sz w:val="24"/>
          <w:szCs w:val="24"/>
        </w:rPr>
      </w:pPr>
      <w:r w:rsidRPr="0021442C">
        <w:rPr>
          <w:rFonts w:ascii="仿宋_GB2312" w:eastAsia="仿宋_GB2312"/>
          <w:sz w:val="24"/>
          <w:szCs w:val="24"/>
        </w:rPr>
        <w:t>6</w:t>
      </w:r>
      <w:r w:rsidRPr="0021442C">
        <w:rPr>
          <w:rFonts w:ascii="仿宋_GB2312" w:eastAsia="仿宋_GB2312" w:hint="eastAsia"/>
          <w:sz w:val="24"/>
          <w:szCs w:val="24"/>
        </w:rPr>
        <w:t>．</w:t>
      </w:r>
      <w:r w:rsidRPr="0021442C">
        <w:rPr>
          <w:rFonts w:ascii="仿宋_GB2312" w:eastAsia="仿宋_GB2312" w:hAnsi="宋体" w:cs="宋体" w:hint="eastAsia"/>
          <w:b/>
          <w:kern w:val="0"/>
          <w:sz w:val="24"/>
          <w:szCs w:val="24"/>
        </w:rPr>
        <w:t>取得海外学位情况</w:t>
      </w:r>
      <w:r w:rsidRPr="0021442C">
        <w:rPr>
          <w:rFonts w:ascii="仿宋_GB2312" w:eastAsia="仿宋_GB2312" w:hAnsi="宋体" w:cs="宋体" w:hint="eastAsia"/>
          <w:kern w:val="0"/>
          <w:sz w:val="24"/>
          <w:szCs w:val="24"/>
        </w:rPr>
        <w:t>：</w:t>
      </w:r>
      <w:r w:rsidRPr="0021442C">
        <w:rPr>
          <w:rFonts w:ascii="仿宋_GB2312" w:eastAsia="仿宋_GB2312" w:hAnsi="宋体" w:cs="宋体"/>
          <w:kern w:val="0"/>
          <w:sz w:val="24"/>
          <w:szCs w:val="24"/>
        </w:rPr>
        <w:t>1-</w:t>
      </w:r>
      <w:r w:rsidRPr="0021442C">
        <w:rPr>
          <w:rFonts w:ascii="仿宋_GB2312" w:eastAsia="仿宋_GB2312" w:hAnsi="宋体" w:cs="宋体" w:hint="eastAsia"/>
          <w:kern w:val="0"/>
          <w:sz w:val="24"/>
          <w:szCs w:val="24"/>
        </w:rPr>
        <w:t>海外学士学位，</w:t>
      </w:r>
      <w:r w:rsidRPr="0021442C">
        <w:rPr>
          <w:rFonts w:ascii="仿宋_GB2312" w:eastAsia="仿宋_GB2312" w:hAnsi="宋体" w:cs="宋体"/>
          <w:kern w:val="0"/>
          <w:sz w:val="24"/>
          <w:szCs w:val="24"/>
        </w:rPr>
        <w:t>2-</w:t>
      </w:r>
      <w:r w:rsidRPr="0021442C">
        <w:rPr>
          <w:rFonts w:ascii="仿宋_GB2312" w:eastAsia="仿宋_GB2312" w:hAnsi="宋体" w:cs="宋体" w:hint="eastAsia"/>
          <w:kern w:val="0"/>
          <w:sz w:val="24"/>
          <w:szCs w:val="24"/>
        </w:rPr>
        <w:t>海外硕士学位，</w:t>
      </w:r>
      <w:r w:rsidRPr="0021442C">
        <w:rPr>
          <w:rFonts w:ascii="仿宋_GB2312" w:eastAsia="仿宋_GB2312" w:hAnsi="宋体" w:cs="宋体"/>
          <w:kern w:val="0"/>
          <w:sz w:val="24"/>
          <w:szCs w:val="24"/>
        </w:rPr>
        <w:t>3-</w:t>
      </w:r>
      <w:r w:rsidRPr="0021442C">
        <w:rPr>
          <w:rFonts w:ascii="仿宋_GB2312" w:eastAsia="仿宋_GB2312" w:hAnsi="宋体" w:cs="宋体" w:hint="eastAsia"/>
          <w:kern w:val="0"/>
          <w:sz w:val="24"/>
          <w:szCs w:val="24"/>
        </w:rPr>
        <w:t>海外博士学位，</w:t>
      </w:r>
      <w:r w:rsidRPr="0021442C">
        <w:rPr>
          <w:rFonts w:ascii="仿宋_GB2312" w:eastAsia="仿宋_GB2312" w:hAnsi="宋体" w:cs="宋体"/>
          <w:kern w:val="0"/>
          <w:sz w:val="24"/>
          <w:szCs w:val="24"/>
        </w:rPr>
        <w:t>0-</w:t>
      </w:r>
      <w:r w:rsidRPr="0021442C">
        <w:rPr>
          <w:rFonts w:ascii="仿宋_GB2312" w:eastAsia="仿宋_GB2312" w:hAnsi="宋体" w:cs="宋体" w:hint="eastAsia"/>
          <w:kern w:val="0"/>
          <w:sz w:val="24"/>
          <w:szCs w:val="24"/>
        </w:rPr>
        <w:t>无；</w:t>
      </w:r>
    </w:p>
    <w:p w:rsidR="00A865FD" w:rsidRPr="0021442C" w:rsidRDefault="00A865FD" w:rsidP="009857EF">
      <w:pPr>
        <w:pStyle w:val="ListParagraph"/>
        <w:spacing w:line="400" w:lineRule="exact"/>
        <w:ind w:firstLineChars="150" w:firstLine="31680"/>
        <w:rPr>
          <w:rFonts w:ascii="仿宋_GB2312" w:eastAsia="仿宋_GB2312" w:hAnsi="宋体" w:cs="宋体"/>
          <w:kern w:val="0"/>
          <w:sz w:val="24"/>
          <w:szCs w:val="24"/>
        </w:rPr>
      </w:pPr>
      <w:r w:rsidRPr="0021442C">
        <w:rPr>
          <w:rFonts w:ascii="仿宋_GB2312" w:eastAsia="仿宋_GB2312" w:hAnsi="宋体" w:cs="宋体"/>
          <w:kern w:val="0"/>
          <w:sz w:val="24"/>
          <w:szCs w:val="24"/>
        </w:rPr>
        <w:t>7</w:t>
      </w:r>
      <w:r w:rsidRPr="0021442C">
        <w:rPr>
          <w:rFonts w:ascii="仿宋_GB2312" w:eastAsia="仿宋_GB2312" w:hAnsi="宋体" w:cs="宋体" w:hint="eastAsia"/>
          <w:kern w:val="0"/>
          <w:sz w:val="24"/>
          <w:szCs w:val="24"/>
        </w:rPr>
        <w:t>．</w:t>
      </w:r>
      <w:r w:rsidRPr="0021442C">
        <w:rPr>
          <w:rFonts w:ascii="仿宋_GB2312" w:eastAsia="仿宋_GB2312" w:hAnsi="宋体" w:cs="宋体" w:hint="eastAsia"/>
          <w:b/>
          <w:kern w:val="0"/>
          <w:sz w:val="24"/>
          <w:szCs w:val="24"/>
        </w:rPr>
        <w:t>海外研修经历</w:t>
      </w:r>
      <w:r w:rsidRPr="0021442C">
        <w:rPr>
          <w:rFonts w:ascii="仿宋_GB2312" w:eastAsia="仿宋_GB2312" w:hAnsi="宋体" w:cs="宋体" w:hint="eastAsia"/>
          <w:kern w:val="0"/>
          <w:sz w:val="24"/>
          <w:szCs w:val="24"/>
        </w:rPr>
        <w:t>：</w:t>
      </w:r>
      <w:r w:rsidRPr="0021442C">
        <w:rPr>
          <w:rFonts w:ascii="仿宋_GB2312" w:eastAsia="仿宋_GB2312" w:hAnsi="宋体" w:cs="宋体"/>
          <w:kern w:val="0"/>
          <w:sz w:val="24"/>
          <w:szCs w:val="24"/>
        </w:rPr>
        <w:t>1-6</w:t>
      </w:r>
      <w:r w:rsidRPr="0021442C">
        <w:rPr>
          <w:rFonts w:ascii="仿宋_GB2312" w:eastAsia="仿宋_GB2312" w:hAnsi="宋体" w:cs="宋体" w:hint="eastAsia"/>
          <w:kern w:val="0"/>
          <w:sz w:val="24"/>
          <w:szCs w:val="24"/>
        </w:rPr>
        <w:t>个月以下，</w:t>
      </w:r>
      <w:r w:rsidRPr="0021442C">
        <w:rPr>
          <w:rFonts w:ascii="仿宋_GB2312" w:eastAsia="仿宋_GB2312" w:hAnsi="宋体" w:cs="宋体"/>
          <w:kern w:val="0"/>
          <w:sz w:val="24"/>
          <w:szCs w:val="24"/>
        </w:rPr>
        <w:t>2-6</w:t>
      </w:r>
      <w:r w:rsidRPr="0021442C">
        <w:rPr>
          <w:rFonts w:ascii="仿宋_GB2312" w:eastAsia="仿宋_GB2312" w:hAnsi="宋体" w:cs="宋体" w:hint="eastAsia"/>
          <w:kern w:val="0"/>
          <w:sz w:val="24"/>
          <w:szCs w:val="24"/>
        </w:rPr>
        <w:t>个月到</w:t>
      </w:r>
      <w:r w:rsidRPr="0021442C">
        <w:rPr>
          <w:rFonts w:ascii="仿宋_GB2312" w:eastAsia="仿宋_GB2312" w:hAnsi="宋体" w:cs="宋体"/>
          <w:kern w:val="0"/>
          <w:sz w:val="24"/>
          <w:szCs w:val="24"/>
        </w:rPr>
        <w:t>1</w:t>
      </w:r>
      <w:r w:rsidRPr="0021442C">
        <w:rPr>
          <w:rFonts w:ascii="仿宋_GB2312" w:eastAsia="仿宋_GB2312" w:hAnsi="宋体" w:cs="宋体" w:hint="eastAsia"/>
          <w:kern w:val="0"/>
          <w:sz w:val="24"/>
          <w:szCs w:val="24"/>
        </w:rPr>
        <w:t>年（含</w:t>
      </w:r>
      <w:r w:rsidRPr="0021442C">
        <w:rPr>
          <w:rFonts w:ascii="仿宋_GB2312" w:eastAsia="仿宋_GB2312" w:hAnsi="宋体" w:cs="宋体"/>
          <w:kern w:val="0"/>
          <w:sz w:val="24"/>
          <w:szCs w:val="24"/>
        </w:rPr>
        <w:t>6</w:t>
      </w:r>
      <w:r w:rsidRPr="0021442C">
        <w:rPr>
          <w:rFonts w:ascii="仿宋_GB2312" w:eastAsia="仿宋_GB2312" w:hAnsi="宋体" w:cs="宋体" w:hint="eastAsia"/>
          <w:kern w:val="0"/>
          <w:sz w:val="24"/>
          <w:szCs w:val="24"/>
        </w:rPr>
        <w:t>个月），</w:t>
      </w:r>
      <w:r w:rsidRPr="0021442C">
        <w:rPr>
          <w:rFonts w:ascii="仿宋_GB2312" w:eastAsia="仿宋_GB2312" w:hAnsi="宋体" w:cs="宋体"/>
          <w:kern w:val="0"/>
          <w:sz w:val="24"/>
          <w:szCs w:val="24"/>
        </w:rPr>
        <w:t>3-1</w:t>
      </w:r>
      <w:r w:rsidRPr="0021442C">
        <w:rPr>
          <w:rFonts w:ascii="仿宋_GB2312" w:eastAsia="仿宋_GB2312" w:hAnsi="宋体" w:cs="宋体" w:hint="eastAsia"/>
          <w:kern w:val="0"/>
          <w:sz w:val="24"/>
          <w:szCs w:val="24"/>
        </w:rPr>
        <w:t>到</w:t>
      </w:r>
      <w:r w:rsidRPr="0021442C">
        <w:rPr>
          <w:rFonts w:ascii="仿宋_GB2312" w:eastAsia="仿宋_GB2312" w:hAnsi="宋体" w:cs="宋体"/>
          <w:kern w:val="0"/>
          <w:sz w:val="24"/>
          <w:szCs w:val="24"/>
        </w:rPr>
        <w:t>3</w:t>
      </w:r>
      <w:r w:rsidRPr="0021442C">
        <w:rPr>
          <w:rFonts w:ascii="仿宋_GB2312" w:eastAsia="仿宋_GB2312" w:hAnsi="宋体" w:cs="宋体" w:hint="eastAsia"/>
          <w:kern w:val="0"/>
          <w:sz w:val="24"/>
          <w:szCs w:val="24"/>
        </w:rPr>
        <w:t>年（含</w:t>
      </w:r>
      <w:r w:rsidRPr="0021442C">
        <w:rPr>
          <w:rFonts w:ascii="仿宋_GB2312" w:eastAsia="仿宋_GB2312" w:hAnsi="宋体" w:cs="宋体"/>
          <w:kern w:val="0"/>
          <w:sz w:val="24"/>
          <w:szCs w:val="24"/>
        </w:rPr>
        <w:t>1</w:t>
      </w:r>
      <w:r w:rsidRPr="0021442C">
        <w:rPr>
          <w:rFonts w:ascii="仿宋_GB2312" w:eastAsia="仿宋_GB2312" w:hAnsi="宋体" w:cs="宋体" w:hint="eastAsia"/>
          <w:kern w:val="0"/>
          <w:sz w:val="24"/>
          <w:szCs w:val="24"/>
        </w:rPr>
        <w:t>年），</w:t>
      </w:r>
      <w:r w:rsidRPr="0021442C">
        <w:rPr>
          <w:rFonts w:ascii="仿宋_GB2312" w:eastAsia="仿宋_GB2312" w:hAnsi="宋体" w:cs="宋体"/>
          <w:kern w:val="0"/>
          <w:sz w:val="24"/>
          <w:szCs w:val="24"/>
        </w:rPr>
        <w:t>4-3</w:t>
      </w:r>
      <w:r w:rsidRPr="0021442C">
        <w:rPr>
          <w:rFonts w:ascii="仿宋_GB2312" w:eastAsia="仿宋_GB2312" w:hAnsi="宋体" w:cs="宋体" w:hint="eastAsia"/>
          <w:kern w:val="0"/>
          <w:sz w:val="24"/>
          <w:szCs w:val="24"/>
        </w:rPr>
        <w:t>年及以上，</w:t>
      </w:r>
      <w:r w:rsidRPr="0021442C">
        <w:rPr>
          <w:rFonts w:ascii="仿宋_GB2312" w:eastAsia="仿宋_GB2312" w:hAnsi="宋体" w:cs="宋体"/>
          <w:kern w:val="0"/>
          <w:sz w:val="24"/>
          <w:szCs w:val="24"/>
        </w:rPr>
        <w:t>0-</w:t>
      </w:r>
      <w:r w:rsidRPr="0021442C">
        <w:rPr>
          <w:rFonts w:ascii="仿宋_GB2312" w:eastAsia="仿宋_GB2312" w:hAnsi="宋体" w:cs="宋体" w:hint="eastAsia"/>
          <w:kern w:val="0"/>
          <w:sz w:val="24"/>
          <w:szCs w:val="24"/>
        </w:rPr>
        <w:t>无；</w:t>
      </w:r>
    </w:p>
    <w:p w:rsidR="00A865FD" w:rsidRPr="0021442C" w:rsidRDefault="00A865FD" w:rsidP="009857EF">
      <w:pPr>
        <w:pStyle w:val="ListParagraph"/>
        <w:spacing w:line="400" w:lineRule="exact"/>
        <w:ind w:firstLineChars="150" w:firstLine="31680"/>
        <w:rPr>
          <w:rFonts w:ascii="仿宋_GB2312" w:eastAsia="仿宋_GB2312" w:hAnsi="宋体" w:cs="宋体"/>
          <w:kern w:val="0"/>
          <w:sz w:val="24"/>
          <w:szCs w:val="24"/>
        </w:rPr>
      </w:pPr>
      <w:r w:rsidRPr="0021442C">
        <w:rPr>
          <w:rFonts w:ascii="仿宋_GB2312" w:eastAsia="仿宋_GB2312" w:hAnsi="宋体" w:cs="宋体"/>
          <w:kern w:val="0"/>
          <w:sz w:val="24"/>
          <w:szCs w:val="24"/>
        </w:rPr>
        <w:t>8</w:t>
      </w:r>
      <w:r w:rsidRPr="0021442C">
        <w:rPr>
          <w:rFonts w:ascii="仿宋_GB2312" w:eastAsia="仿宋_GB2312" w:hAnsi="宋体" w:cs="宋体" w:hint="eastAsia"/>
          <w:kern w:val="0"/>
          <w:sz w:val="24"/>
          <w:szCs w:val="24"/>
        </w:rPr>
        <w:t>．</w:t>
      </w:r>
      <w:r w:rsidRPr="0021442C">
        <w:rPr>
          <w:rFonts w:ascii="仿宋_GB2312" w:eastAsia="仿宋_GB2312" w:hAnsi="宋体" w:cs="宋体" w:hint="eastAsia"/>
          <w:b/>
          <w:kern w:val="0"/>
          <w:sz w:val="24"/>
          <w:szCs w:val="24"/>
        </w:rPr>
        <w:t>学缘结构</w:t>
      </w:r>
      <w:r w:rsidRPr="0021442C">
        <w:rPr>
          <w:rFonts w:ascii="仿宋_GB2312" w:eastAsia="仿宋_GB2312" w:hAnsi="宋体" w:cs="宋体" w:hint="eastAsia"/>
          <w:kern w:val="0"/>
          <w:sz w:val="24"/>
          <w:szCs w:val="24"/>
        </w:rPr>
        <w:t>：</w:t>
      </w:r>
      <w:r w:rsidRPr="0021442C">
        <w:rPr>
          <w:rFonts w:ascii="仿宋_GB2312" w:eastAsia="仿宋_GB2312" w:hAnsi="宋体" w:cs="宋体"/>
          <w:kern w:val="0"/>
          <w:sz w:val="24"/>
          <w:szCs w:val="24"/>
        </w:rPr>
        <w:t>1-</w:t>
      </w:r>
      <w:r w:rsidRPr="0021442C">
        <w:rPr>
          <w:rFonts w:ascii="仿宋_GB2312" w:eastAsia="仿宋_GB2312" w:hAnsi="宋体" w:cs="宋体" w:hint="eastAsia"/>
          <w:kern w:val="0"/>
          <w:sz w:val="24"/>
          <w:szCs w:val="24"/>
        </w:rPr>
        <w:t>本院校</w:t>
      </w:r>
      <w:r w:rsidRPr="0021442C">
        <w:rPr>
          <w:rFonts w:ascii="仿宋_GB2312" w:eastAsia="仿宋_GB2312" w:hAnsi="宋体" w:cs="宋体"/>
          <w:kern w:val="0"/>
          <w:sz w:val="24"/>
          <w:szCs w:val="24"/>
        </w:rPr>
        <w:t>/</w:t>
      </w:r>
      <w:r w:rsidRPr="0021442C">
        <w:rPr>
          <w:rFonts w:ascii="仿宋_GB2312" w:eastAsia="仿宋_GB2312" w:hAnsi="宋体" w:cs="宋体" w:hint="eastAsia"/>
          <w:kern w:val="0"/>
          <w:sz w:val="24"/>
          <w:szCs w:val="24"/>
        </w:rPr>
        <w:t>机构取得本科学历或学士学位，</w:t>
      </w:r>
      <w:r w:rsidRPr="0021442C">
        <w:rPr>
          <w:rFonts w:ascii="仿宋_GB2312" w:eastAsia="仿宋_GB2312" w:hAnsi="宋体" w:cs="宋体"/>
          <w:kern w:val="0"/>
          <w:sz w:val="24"/>
          <w:szCs w:val="24"/>
        </w:rPr>
        <w:t>2-</w:t>
      </w:r>
      <w:r w:rsidRPr="0021442C">
        <w:rPr>
          <w:rFonts w:ascii="仿宋_GB2312" w:eastAsia="仿宋_GB2312" w:hAnsi="宋体" w:cs="宋体" w:hint="eastAsia"/>
          <w:kern w:val="0"/>
          <w:sz w:val="24"/>
          <w:szCs w:val="24"/>
        </w:rPr>
        <w:t>本院校</w:t>
      </w:r>
      <w:r w:rsidRPr="0021442C">
        <w:rPr>
          <w:rFonts w:ascii="仿宋_GB2312" w:eastAsia="仿宋_GB2312" w:hAnsi="宋体" w:cs="宋体"/>
          <w:kern w:val="0"/>
          <w:sz w:val="24"/>
          <w:szCs w:val="24"/>
        </w:rPr>
        <w:t>/</w:t>
      </w:r>
      <w:r w:rsidRPr="0021442C">
        <w:rPr>
          <w:rFonts w:ascii="仿宋_GB2312" w:eastAsia="仿宋_GB2312" w:hAnsi="宋体" w:cs="宋体" w:hint="eastAsia"/>
          <w:kern w:val="0"/>
          <w:sz w:val="24"/>
          <w:szCs w:val="24"/>
        </w:rPr>
        <w:t>机构取得研究生学历或硕士学位，</w:t>
      </w:r>
      <w:r w:rsidRPr="0021442C">
        <w:rPr>
          <w:rFonts w:ascii="仿宋_GB2312" w:eastAsia="仿宋_GB2312" w:hAnsi="宋体" w:cs="宋体"/>
          <w:kern w:val="0"/>
          <w:sz w:val="24"/>
          <w:szCs w:val="24"/>
        </w:rPr>
        <w:t>3-</w:t>
      </w:r>
      <w:r w:rsidRPr="0021442C">
        <w:rPr>
          <w:rFonts w:ascii="仿宋_GB2312" w:eastAsia="仿宋_GB2312" w:hAnsi="宋体" w:cs="宋体" w:hint="eastAsia"/>
          <w:kern w:val="0"/>
          <w:sz w:val="24"/>
          <w:szCs w:val="24"/>
        </w:rPr>
        <w:t>本院校</w:t>
      </w:r>
      <w:r w:rsidRPr="0021442C">
        <w:rPr>
          <w:rFonts w:ascii="仿宋_GB2312" w:eastAsia="仿宋_GB2312" w:hAnsi="宋体" w:cs="宋体"/>
          <w:kern w:val="0"/>
          <w:sz w:val="24"/>
          <w:szCs w:val="24"/>
        </w:rPr>
        <w:t>/</w:t>
      </w:r>
      <w:r w:rsidRPr="0021442C">
        <w:rPr>
          <w:rFonts w:ascii="仿宋_GB2312" w:eastAsia="仿宋_GB2312" w:hAnsi="宋体" w:cs="宋体" w:hint="eastAsia"/>
          <w:kern w:val="0"/>
          <w:sz w:val="24"/>
          <w:szCs w:val="24"/>
        </w:rPr>
        <w:t>机构取得研究生学历或博士学位，</w:t>
      </w:r>
      <w:r w:rsidRPr="0021442C">
        <w:rPr>
          <w:rFonts w:ascii="仿宋_GB2312" w:eastAsia="仿宋_GB2312" w:hAnsi="宋体" w:cs="宋体"/>
          <w:kern w:val="0"/>
          <w:sz w:val="24"/>
          <w:szCs w:val="24"/>
        </w:rPr>
        <w:t>4-</w:t>
      </w:r>
      <w:r w:rsidRPr="0021442C">
        <w:rPr>
          <w:rFonts w:ascii="仿宋_GB2312" w:eastAsia="仿宋_GB2312" w:hAnsi="宋体" w:cs="宋体" w:hint="eastAsia"/>
          <w:kern w:val="0"/>
          <w:sz w:val="24"/>
          <w:szCs w:val="24"/>
        </w:rPr>
        <w:t>未在本院校</w:t>
      </w:r>
      <w:r w:rsidRPr="0021442C">
        <w:rPr>
          <w:rFonts w:ascii="仿宋_GB2312" w:eastAsia="仿宋_GB2312" w:hAnsi="宋体" w:cs="宋体"/>
          <w:kern w:val="0"/>
          <w:sz w:val="24"/>
          <w:szCs w:val="24"/>
        </w:rPr>
        <w:t>/</w:t>
      </w:r>
      <w:r w:rsidRPr="0021442C">
        <w:rPr>
          <w:rFonts w:ascii="仿宋_GB2312" w:eastAsia="仿宋_GB2312" w:hAnsi="宋体" w:cs="宋体" w:hint="eastAsia"/>
          <w:kern w:val="0"/>
          <w:sz w:val="24"/>
          <w:szCs w:val="24"/>
        </w:rPr>
        <w:t>机构取得学历或学位，</w:t>
      </w:r>
      <w:r w:rsidRPr="0021442C">
        <w:rPr>
          <w:rFonts w:ascii="仿宋_GB2312" w:eastAsia="仿宋_GB2312" w:hAnsi="宋体" w:cs="宋体"/>
          <w:kern w:val="0"/>
          <w:sz w:val="24"/>
          <w:szCs w:val="24"/>
        </w:rPr>
        <w:t>5-</w:t>
      </w:r>
      <w:r w:rsidRPr="0021442C">
        <w:rPr>
          <w:rFonts w:ascii="仿宋_GB2312" w:eastAsia="仿宋_GB2312" w:hAnsi="宋体" w:cs="宋体" w:hint="eastAsia"/>
          <w:kern w:val="0"/>
          <w:sz w:val="24"/>
          <w:szCs w:val="24"/>
        </w:rPr>
        <w:t>无（最高学历为专科及以下的高校教师）。</w:t>
      </w:r>
    </w:p>
    <w:p w:rsidR="00A865FD" w:rsidRDefault="00A865FD" w:rsidP="00075F25">
      <w:pPr>
        <w:spacing w:line="400" w:lineRule="exact"/>
        <w:ind w:firstLineChars="200" w:firstLine="31680"/>
        <w:rPr>
          <w:rFonts w:ascii="仿宋_GB2312" w:eastAsia="仿宋_GB2312" w:hAnsi="宋体" w:cs="宋体"/>
          <w:kern w:val="0"/>
          <w:sz w:val="24"/>
          <w:szCs w:val="24"/>
        </w:rPr>
      </w:pPr>
      <w:r w:rsidRPr="0021442C">
        <w:rPr>
          <w:rFonts w:ascii="仿宋_GB2312" w:eastAsia="仿宋_GB2312" w:hAnsi="宋体" w:cs="宋体" w:hint="eastAsia"/>
          <w:kern w:val="0"/>
          <w:sz w:val="24"/>
          <w:szCs w:val="24"/>
        </w:rPr>
        <w:t>五、如</w:t>
      </w:r>
      <w:r w:rsidRPr="005C2126">
        <w:rPr>
          <w:rFonts w:ascii="仿宋_GB2312" w:eastAsia="仿宋_GB2312" w:hAnsi="宋体" w:cs="宋体" w:hint="eastAsia"/>
          <w:b/>
          <w:kern w:val="0"/>
          <w:sz w:val="24"/>
          <w:szCs w:val="24"/>
        </w:rPr>
        <w:t>姓名、身份证号、最高学历及学位信息</w:t>
      </w:r>
      <w:r w:rsidRPr="0021442C">
        <w:rPr>
          <w:rFonts w:ascii="仿宋_GB2312" w:eastAsia="仿宋_GB2312" w:hAnsi="宋体" w:cs="宋体" w:hint="eastAsia"/>
          <w:kern w:val="0"/>
          <w:sz w:val="24"/>
          <w:szCs w:val="24"/>
        </w:rPr>
        <w:t>有修改，请将相关证明复印件交至相关单位，由人事处统一核查。</w:t>
      </w:r>
    </w:p>
    <w:sectPr w:rsidR="00A865FD" w:rsidSect="009857EF">
      <w:pgSz w:w="11906" w:h="16838"/>
      <w:pgMar w:top="1276" w:right="1800" w:bottom="993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5FD" w:rsidRDefault="00A865FD" w:rsidP="00C872F7">
      <w:r>
        <w:separator/>
      </w:r>
    </w:p>
  </w:endnote>
  <w:endnote w:type="continuationSeparator" w:id="0">
    <w:p w:rsidR="00A865FD" w:rsidRDefault="00A865FD" w:rsidP="00C87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5FD" w:rsidRDefault="00A865FD" w:rsidP="00C872F7">
      <w:r>
        <w:separator/>
      </w:r>
    </w:p>
  </w:footnote>
  <w:footnote w:type="continuationSeparator" w:id="0">
    <w:p w:rsidR="00A865FD" w:rsidRDefault="00A865FD" w:rsidP="00C872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157B1"/>
    <w:multiLevelType w:val="hybridMultilevel"/>
    <w:tmpl w:val="CA768E40"/>
    <w:lvl w:ilvl="0" w:tplc="306635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44C35D6"/>
    <w:multiLevelType w:val="hybridMultilevel"/>
    <w:tmpl w:val="CA768E40"/>
    <w:lvl w:ilvl="0" w:tplc="306635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32E708E4"/>
    <w:multiLevelType w:val="hybridMultilevel"/>
    <w:tmpl w:val="D27C959C"/>
    <w:lvl w:ilvl="0" w:tplc="E85CD5BC">
      <w:start w:val="1"/>
      <w:numFmt w:val="japaneseCounting"/>
      <w:lvlText w:val="%1、"/>
      <w:lvlJc w:val="left"/>
      <w:pPr>
        <w:ind w:left="360" w:hanging="36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1842655"/>
    <w:multiLevelType w:val="multilevel"/>
    <w:tmpl w:val="41842655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6B1B4586"/>
    <w:multiLevelType w:val="hybridMultilevel"/>
    <w:tmpl w:val="0980E4C4"/>
    <w:lvl w:ilvl="0" w:tplc="77022508">
      <w:start w:val="1"/>
      <w:numFmt w:val="decimal"/>
      <w:lvlText w:val="%1）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7AD6"/>
    <w:rsid w:val="00006C06"/>
    <w:rsid w:val="000109D6"/>
    <w:rsid w:val="0001345C"/>
    <w:rsid w:val="00013672"/>
    <w:rsid w:val="00014366"/>
    <w:rsid w:val="00014777"/>
    <w:rsid w:val="00016872"/>
    <w:rsid w:val="0002130D"/>
    <w:rsid w:val="0002262D"/>
    <w:rsid w:val="00024210"/>
    <w:rsid w:val="00026A33"/>
    <w:rsid w:val="0002766A"/>
    <w:rsid w:val="00030124"/>
    <w:rsid w:val="00032A75"/>
    <w:rsid w:val="00032B64"/>
    <w:rsid w:val="00035A3D"/>
    <w:rsid w:val="00036872"/>
    <w:rsid w:val="0004158D"/>
    <w:rsid w:val="00042004"/>
    <w:rsid w:val="00042073"/>
    <w:rsid w:val="00042332"/>
    <w:rsid w:val="0004701A"/>
    <w:rsid w:val="000515CF"/>
    <w:rsid w:val="0005651B"/>
    <w:rsid w:val="000637F7"/>
    <w:rsid w:val="00071505"/>
    <w:rsid w:val="0007204B"/>
    <w:rsid w:val="00075F25"/>
    <w:rsid w:val="00085176"/>
    <w:rsid w:val="0008540C"/>
    <w:rsid w:val="00086BB7"/>
    <w:rsid w:val="00087427"/>
    <w:rsid w:val="00087531"/>
    <w:rsid w:val="00097D74"/>
    <w:rsid w:val="000A052D"/>
    <w:rsid w:val="000A194B"/>
    <w:rsid w:val="000A51FF"/>
    <w:rsid w:val="000C15DF"/>
    <w:rsid w:val="000C1CCE"/>
    <w:rsid w:val="000C2498"/>
    <w:rsid w:val="000C37CA"/>
    <w:rsid w:val="000C57A5"/>
    <w:rsid w:val="000C72ED"/>
    <w:rsid w:val="000D0719"/>
    <w:rsid w:val="000D0831"/>
    <w:rsid w:val="000D1FCE"/>
    <w:rsid w:val="000D5674"/>
    <w:rsid w:val="000D5A3A"/>
    <w:rsid w:val="000D6A76"/>
    <w:rsid w:val="000E1224"/>
    <w:rsid w:val="000E1B51"/>
    <w:rsid w:val="000E5BA3"/>
    <w:rsid w:val="000E7AD6"/>
    <w:rsid w:val="000F2E05"/>
    <w:rsid w:val="000F32AB"/>
    <w:rsid w:val="000F3627"/>
    <w:rsid w:val="000F51AD"/>
    <w:rsid w:val="000F7573"/>
    <w:rsid w:val="001004D2"/>
    <w:rsid w:val="001073B5"/>
    <w:rsid w:val="00110C40"/>
    <w:rsid w:val="00111485"/>
    <w:rsid w:val="00112D42"/>
    <w:rsid w:val="00114027"/>
    <w:rsid w:val="0011669A"/>
    <w:rsid w:val="0011797A"/>
    <w:rsid w:val="001201F7"/>
    <w:rsid w:val="00121293"/>
    <w:rsid w:val="00121884"/>
    <w:rsid w:val="001224F6"/>
    <w:rsid w:val="0012668C"/>
    <w:rsid w:val="001366A2"/>
    <w:rsid w:val="00137748"/>
    <w:rsid w:val="0014170D"/>
    <w:rsid w:val="001430F3"/>
    <w:rsid w:val="00145B1D"/>
    <w:rsid w:val="001471A9"/>
    <w:rsid w:val="00154285"/>
    <w:rsid w:val="00154981"/>
    <w:rsid w:val="00154D06"/>
    <w:rsid w:val="00154E43"/>
    <w:rsid w:val="001556F2"/>
    <w:rsid w:val="00156160"/>
    <w:rsid w:val="00157F84"/>
    <w:rsid w:val="0016064E"/>
    <w:rsid w:val="00163B62"/>
    <w:rsid w:val="0017386D"/>
    <w:rsid w:val="00180458"/>
    <w:rsid w:val="0018107C"/>
    <w:rsid w:val="0018135E"/>
    <w:rsid w:val="00193144"/>
    <w:rsid w:val="001931BB"/>
    <w:rsid w:val="00194F1D"/>
    <w:rsid w:val="00197E17"/>
    <w:rsid w:val="001A4681"/>
    <w:rsid w:val="001A4715"/>
    <w:rsid w:val="001A4D08"/>
    <w:rsid w:val="001A6FC7"/>
    <w:rsid w:val="001A77EE"/>
    <w:rsid w:val="001B07AD"/>
    <w:rsid w:val="001B38F3"/>
    <w:rsid w:val="001B6FBC"/>
    <w:rsid w:val="001B7102"/>
    <w:rsid w:val="001C368A"/>
    <w:rsid w:val="001C4DE5"/>
    <w:rsid w:val="001D4D36"/>
    <w:rsid w:val="001D6231"/>
    <w:rsid w:val="001E1A57"/>
    <w:rsid w:val="001E4AE7"/>
    <w:rsid w:val="001F1A97"/>
    <w:rsid w:val="001F2308"/>
    <w:rsid w:val="001F3303"/>
    <w:rsid w:val="001F3BDD"/>
    <w:rsid w:val="001F46BE"/>
    <w:rsid w:val="00202B03"/>
    <w:rsid w:val="002040E3"/>
    <w:rsid w:val="00206BA7"/>
    <w:rsid w:val="00207132"/>
    <w:rsid w:val="00211DDF"/>
    <w:rsid w:val="002141D0"/>
    <w:rsid w:val="0021442C"/>
    <w:rsid w:val="00216098"/>
    <w:rsid w:val="00220A99"/>
    <w:rsid w:val="0022414B"/>
    <w:rsid w:val="002258F6"/>
    <w:rsid w:val="00231353"/>
    <w:rsid w:val="00231C2E"/>
    <w:rsid w:val="00233D25"/>
    <w:rsid w:val="002400E2"/>
    <w:rsid w:val="0024023D"/>
    <w:rsid w:val="002423A3"/>
    <w:rsid w:val="00244B72"/>
    <w:rsid w:val="00250215"/>
    <w:rsid w:val="00250622"/>
    <w:rsid w:val="00250A73"/>
    <w:rsid w:val="00251C62"/>
    <w:rsid w:val="002549D8"/>
    <w:rsid w:val="002550D8"/>
    <w:rsid w:val="002569B5"/>
    <w:rsid w:val="00257081"/>
    <w:rsid w:val="00261C67"/>
    <w:rsid w:val="0027069F"/>
    <w:rsid w:val="0027290C"/>
    <w:rsid w:val="002769AB"/>
    <w:rsid w:val="002933FA"/>
    <w:rsid w:val="00294569"/>
    <w:rsid w:val="00296B44"/>
    <w:rsid w:val="002A1562"/>
    <w:rsid w:val="002A1CAE"/>
    <w:rsid w:val="002A6AEF"/>
    <w:rsid w:val="002B2424"/>
    <w:rsid w:val="002B4A5E"/>
    <w:rsid w:val="002C0DBE"/>
    <w:rsid w:val="002C3788"/>
    <w:rsid w:val="002C7CB3"/>
    <w:rsid w:val="002D0C5A"/>
    <w:rsid w:val="002D1163"/>
    <w:rsid w:val="002D1F7C"/>
    <w:rsid w:val="002D728E"/>
    <w:rsid w:val="002D7D3C"/>
    <w:rsid w:val="002D7FCE"/>
    <w:rsid w:val="002E1E76"/>
    <w:rsid w:val="002E2DF0"/>
    <w:rsid w:val="002E44E3"/>
    <w:rsid w:val="002E5B19"/>
    <w:rsid w:val="002F23C5"/>
    <w:rsid w:val="002F3AB0"/>
    <w:rsid w:val="002F3EB5"/>
    <w:rsid w:val="002F63D0"/>
    <w:rsid w:val="00300563"/>
    <w:rsid w:val="003013B6"/>
    <w:rsid w:val="00305398"/>
    <w:rsid w:val="0030650F"/>
    <w:rsid w:val="00307EA7"/>
    <w:rsid w:val="00311479"/>
    <w:rsid w:val="00311D12"/>
    <w:rsid w:val="00312771"/>
    <w:rsid w:val="00313889"/>
    <w:rsid w:val="0031515E"/>
    <w:rsid w:val="00315CF6"/>
    <w:rsid w:val="00320A5C"/>
    <w:rsid w:val="0032221C"/>
    <w:rsid w:val="003273BB"/>
    <w:rsid w:val="0033174C"/>
    <w:rsid w:val="00333284"/>
    <w:rsid w:val="00334411"/>
    <w:rsid w:val="00335A23"/>
    <w:rsid w:val="00340765"/>
    <w:rsid w:val="00342505"/>
    <w:rsid w:val="0034456F"/>
    <w:rsid w:val="00345934"/>
    <w:rsid w:val="0034651B"/>
    <w:rsid w:val="00347AD8"/>
    <w:rsid w:val="00350EC8"/>
    <w:rsid w:val="003527B3"/>
    <w:rsid w:val="00353587"/>
    <w:rsid w:val="00353C48"/>
    <w:rsid w:val="00354537"/>
    <w:rsid w:val="0036307A"/>
    <w:rsid w:val="00366417"/>
    <w:rsid w:val="0036676A"/>
    <w:rsid w:val="00370DE3"/>
    <w:rsid w:val="00372D7A"/>
    <w:rsid w:val="00374943"/>
    <w:rsid w:val="003775F7"/>
    <w:rsid w:val="00383A12"/>
    <w:rsid w:val="003851CE"/>
    <w:rsid w:val="00387F0F"/>
    <w:rsid w:val="003907B3"/>
    <w:rsid w:val="00395BE1"/>
    <w:rsid w:val="003A22DE"/>
    <w:rsid w:val="003A24C9"/>
    <w:rsid w:val="003A4DE5"/>
    <w:rsid w:val="003A5DF3"/>
    <w:rsid w:val="003B070C"/>
    <w:rsid w:val="003B3141"/>
    <w:rsid w:val="003B5BF1"/>
    <w:rsid w:val="003C4036"/>
    <w:rsid w:val="003C5D94"/>
    <w:rsid w:val="003D120C"/>
    <w:rsid w:val="003D1236"/>
    <w:rsid w:val="003D4887"/>
    <w:rsid w:val="003D4CB5"/>
    <w:rsid w:val="003E28D5"/>
    <w:rsid w:val="003E6004"/>
    <w:rsid w:val="003F1607"/>
    <w:rsid w:val="003F56AF"/>
    <w:rsid w:val="003F6D91"/>
    <w:rsid w:val="00401AB3"/>
    <w:rsid w:val="004047FA"/>
    <w:rsid w:val="00404BF4"/>
    <w:rsid w:val="00405C28"/>
    <w:rsid w:val="0041156F"/>
    <w:rsid w:val="0041218E"/>
    <w:rsid w:val="0041269A"/>
    <w:rsid w:val="0041716A"/>
    <w:rsid w:val="00426107"/>
    <w:rsid w:val="00426FFC"/>
    <w:rsid w:val="00427C0D"/>
    <w:rsid w:val="00427F82"/>
    <w:rsid w:val="00430BE9"/>
    <w:rsid w:val="0043187B"/>
    <w:rsid w:val="004364C6"/>
    <w:rsid w:val="00436CCF"/>
    <w:rsid w:val="0044104D"/>
    <w:rsid w:val="00442571"/>
    <w:rsid w:val="0044265B"/>
    <w:rsid w:val="00443837"/>
    <w:rsid w:val="00451ED2"/>
    <w:rsid w:val="00452B1D"/>
    <w:rsid w:val="00455620"/>
    <w:rsid w:val="00461C10"/>
    <w:rsid w:val="00464B7D"/>
    <w:rsid w:val="00465C24"/>
    <w:rsid w:val="00472D22"/>
    <w:rsid w:val="004731F0"/>
    <w:rsid w:val="00477358"/>
    <w:rsid w:val="0048017F"/>
    <w:rsid w:val="004803D7"/>
    <w:rsid w:val="004855F7"/>
    <w:rsid w:val="00485B7C"/>
    <w:rsid w:val="0049190D"/>
    <w:rsid w:val="00492331"/>
    <w:rsid w:val="004930F2"/>
    <w:rsid w:val="00493F17"/>
    <w:rsid w:val="004941CB"/>
    <w:rsid w:val="004A241F"/>
    <w:rsid w:val="004A3662"/>
    <w:rsid w:val="004A4B94"/>
    <w:rsid w:val="004A70ED"/>
    <w:rsid w:val="004A7676"/>
    <w:rsid w:val="004B2886"/>
    <w:rsid w:val="004B4CC6"/>
    <w:rsid w:val="004B5BBF"/>
    <w:rsid w:val="004C0BE3"/>
    <w:rsid w:val="004C174A"/>
    <w:rsid w:val="004C2E84"/>
    <w:rsid w:val="004C325F"/>
    <w:rsid w:val="004C3C97"/>
    <w:rsid w:val="004C3FF8"/>
    <w:rsid w:val="004C438D"/>
    <w:rsid w:val="004C5A45"/>
    <w:rsid w:val="004C63FB"/>
    <w:rsid w:val="004D11C6"/>
    <w:rsid w:val="004D282E"/>
    <w:rsid w:val="004D2DEA"/>
    <w:rsid w:val="004D540B"/>
    <w:rsid w:val="004D5C65"/>
    <w:rsid w:val="004D6632"/>
    <w:rsid w:val="004D70DA"/>
    <w:rsid w:val="004E06CB"/>
    <w:rsid w:val="004E23C6"/>
    <w:rsid w:val="004E7398"/>
    <w:rsid w:val="004F1B96"/>
    <w:rsid w:val="004F3F7A"/>
    <w:rsid w:val="004F56EA"/>
    <w:rsid w:val="004F79C9"/>
    <w:rsid w:val="00501F5C"/>
    <w:rsid w:val="0050771B"/>
    <w:rsid w:val="00507BED"/>
    <w:rsid w:val="0051521E"/>
    <w:rsid w:val="00515CCE"/>
    <w:rsid w:val="00517EB8"/>
    <w:rsid w:val="00523291"/>
    <w:rsid w:val="00523480"/>
    <w:rsid w:val="0053702D"/>
    <w:rsid w:val="00540FBB"/>
    <w:rsid w:val="0054430C"/>
    <w:rsid w:val="00544798"/>
    <w:rsid w:val="00547B63"/>
    <w:rsid w:val="00561040"/>
    <w:rsid w:val="00562481"/>
    <w:rsid w:val="00564450"/>
    <w:rsid w:val="00570CE5"/>
    <w:rsid w:val="0057448E"/>
    <w:rsid w:val="00584225"/>
    <w:rsid w:val="00584629"/>
    <w:rsid w:val="005849AB"/>
    <w:rsid w:val="00586AC2"/>
    <w:rsid w:val="005876C3"/>
    <w:rsid w:val="00587E7F"/>
    <w:rsid w:val="00590408"/>
    <w:rsid w:val="005971C6"/>
    <w:rsid w:val="005A11BC"/>
    <w:rsid w:val="005A2602"/>
    <w:rsid w:val="005A5FAA"/>
    <w:rsid w:val="005A6985"/>
    <w:rsid w:val="005B2E77"/>
    <w:rsid w:val="005B3592"/>
    <w:rsid w:val="005C0827"/>
    <w:rsid w:val="005C2126"/>
    <w:rsid w:val="005C68D5"/>
    <w:rsid w:val="005D33CD"/>
    <w:rsid w:val="005D46C0"/>
    <w:rsid w:val="005D641A"/>
    <w:rsid w:val="005E1471"/>
    <w:rsid w:val="005E1F66"/>
    <w:rsid w:val="005E4AD5"/>
    <w:rsid w:val="005F009F"/>
    <w:rsid w:val="005F0DA7"/>
    <w:rsid w:val="005F15EE"/>
    <w:rsid w:val="005F1B46"/>
    <w:rsid w:val="005F2031"/>
    <w:rsid w:val="005F258A"/>
    <w:rsid w:val="005F288E"/>
    <w:rsid w:val="005F2CE0"/>
    <w:rsid w:val="005F3471"/>
    <w:rsid w:val="005F7B2B"/>
    <w:rsid w:val="00600BBB"/>
    <w:rsid w:val="00600F06"/>
    <w:rsid w:val="0060192C"/>
    <w:rsid w:val="0060404B"/>
    <w:rsid w:val="00610717"/>
    <w:rsid w:val="00610C52"/>
    <w:rsid w:val="00615FD8"/>
    <w:rsid w:val="006165B4"/>
    <w:rsid w:val="00617DCE"/>
    <w:rsid w:val="00617F44"/>
    <w:rsid w:val="00632C09"/>
    <w:rsid w:val="00632FF7"/>
    <w:rsid w:val="0064078C"/>
    <w:rsid w:val="0064203E"/>
    <w:rsid w:val="00642A14"/>
    <w:rsid w:val="00645E60"/>
    <w:rsid w:val="00652F6A"/>
    <w:rsid w:val="00654868"/>
    <w:rsid w:val="00655FA5"/>
    <w:rsid w:val="00656CD4"/>
    <w:rsid w:val="006665EF"/>
    <w:rsid w:val="006674F5"/>
    <w:rsid w:val="006725DF"/>
    <w:rsid w:val="00672CDE"/>
    <w:rsid w:val="00673C9F"/>
    <w:rsid w:val="00676564"/>
    <w:rsid w:val="00683ED2"/>
    <w:rsid w:val="00686AC2"/>
    <w:rsid w:val="00687C61"/>
    <w:rsid w:val="00691881"/>
    <w:rsid w:val="0069691E"/>
    <w:rsid w:val="0069693C"/>
    <w:rsid w:val="006B1CD2"/>
    <w:rsid w:val="006B2AFB"/>
    <w:rsid w:val="006B45B3"/>
    <w:rsid w:val="006B6FCF"/>
    <w:rsid w:val="006C05C5"/>
    <w:rsid w:val="006C281C"/>
    <w:rsid w:val="006C2B0E"/>
    <w:rsid w:val="006C3A11"/>
    <w:rsid w:val="006C450F"/>
    <w:rsid w:val="006C6006"/>
    <w:rsid w:val="006C6A45"/>
    <w:rsid w:val="006C7127"/>
    <w:rsid w:val="006D46E8"/>
    <w:rsid w:val="006D61E3"/>
    <w:rsid w:val="006D6915"/>
    <w:rsid w:val="006D6D23"/>
    <w:rsid w:val="006E3B08"/>
    <w:rsid w:val="006E4BB8"/>
    <w:rsid w:val="006E624B"/>
    <w:rsid w:val="006F6790"/>
    <w:rsid w:val="006F7713"/>
    <w:rsid w:val="006F7BDC"/>
    <w:rsid w:val="007050C2"/>
    <w:rsid w:val="00705E3A"/>
    <w:rsid w:val="00711C8D"/>
    <w:rsid w:val="007130D4"/>
    <w:rsid w:val="00715CED"/>
    <w:rsid w:val="007177AC"/>
    <w:rsid w:val="00721E58"/>
    <w:rsid w:val="007224A5"/>
    <w:rsid w:val="00732F06"/>
    <w:rsid w:val="00734EA3"/>
    <w:rsid w:val="0073586E"/>
    <w:rsid w:val="007379D3"/>
    <w:rsid w:val="00746322"/>
    <w:rsid w:val="0074750E"/>
    <w:rsid w:val="00750373"/>
    <w:rsid w:val="00754475"/>
    <w:rsid w:val="00762EDB"/>
    <w:rsid w:val="00767563"/>
    <w:rsid w:val="00771AB7"/>
    <w:rsid w:val="007818A8"/>
    <w:rsid w:val="007A08D2"/>
    <w:rsid w:val="007A48BD"/>
    <w:rsid w:val="007A62E7"/>
    <w:rsid w:val="007A6B3C"/>
    <w:rsid w:val="007B05A8"/>
    <w:rsid w:val="007B0799"/>
    <w:rsid w:val="007B1084"/>
    <w:rsid w:val="007B2A67"/>
    <w:rsid w:val="007B6351"/>
    <w:rsid w:val="007B68DD"/>
    <w:rsid w:val="007C099E"/>
    <w:rsid w:val="007C3317"/>
    <w:rsid w:val="007C5D00"/>
    <w:rsid w:val="007D33C5"/>
    <w:rsid w:val="007D7770"/>
    <w:rsid w:val="007E0F54"/>
    <w:rsid w:val="007E5062"/>
    <w:rsid w:val="007E58D1"/>
    <w:rsid w:val="007F0606"/>
    <w:rsid w:val="007F0691"/>
    <w:rsid w:val="007F1D79"/>
    <w:rsid w:val="007F1E7B"/>
    <w:rsid w:val="007F5347"/>
    <w:rsid w:val="007F5CBA"/>
    <w:rsid w:val="007F6031"/>
    <w:rsid w:val="007F6CA4"/>
    <w:rsid w:val="008008B5"/>
    <w:rsid w:val="00800E74"/>
    <w:rsid w:val="008015EB"/>
    <w:rsid w:val="0080710C"/>
    <w:rsid w:val="008079FB"/>
    <w:rsid w:val="00812CE3"/>
    <w:rsid w:val="00814721"/>
    <w:rsid w:val="00815A34"/>
    <w:rsid w:val="00815A5C"/>
    <w:rsid w:val="00822833"/>
    <w:rsid w:val="00831120"/>
    <w:rsid w:val="008324A8"/>
    <w:rsid w:val="00835257"/>
    <w:rsid w:val="00836E1D"/>
    <w:rsid w:val="00843013"/>
    <w:rsid w:val="00844F7B"/>
    <w:rsid w:val="008462F4"/>
    <w:rsid w:val="008535D0"/>
    <w:rsid w:val="00856B7F"/>
    <w:rsid w:val="00856CD6"/>
    <w:rsid w:val="00862D70"/>
    <w:rsid w:val="00873DE1"/>
    <w:rsid w:val="00874E5A"/>
    <w:rsid w:val="008808E2"/>
    <w:rsid w:val="00880B4A"/>
    <w:rsid w:val="0088182D"/>
    <w:rsid w:val="00886C4C"/>
    <w:rsid w:val="008A043B"/>
    <w:rsid w:val="008B3A07"/>
    <w:rsid w:val="008B60A9"/>
    <w:rsid w:val="008C295D"/>
    <w:rsid w:val="008C42BE"/>
    <w:rsid w:val="008D275C"/>
    <w:rsid w:val="008D6A97"/>
    <w:rsid w:val="008D77B7"/>
    <w:rsid w:val="008E40B0"/>
    <w:rsid w:val="008F02B8"/>
    <w:rsid w:val="008F508C"/>
    <w:rsid w:val="0090140D"/>
    <w:rsid w:val="00902555"/>
    <w:rsid w:val="0090486A"/>
    <w:rsid w:val="009052CD"/>
    <w:rsid w:val="009053BF"/>
    <w:rsid w:val="009059C2"/>
    <w:rsid w:val="00920821"/>
    <w:rsid w:val="00920BE1"/>
    <w:rsid w:val="009222AD"/>
    <w:rsid w:val="00922319"/>
    <w:rsid w:val="00923F6F"/>
    <w:rsid w:val="00924ABB"/>
    <w:rsid w:val="00924FDD"/>
    <w:rsid w:val="009252C6"/>
    <w:rsid w:val="00926D9D"/>
    <w:rsid w:val="00927264"/>
    <w:rsid w:val="00927578"/>
    <w:rsid w:val="00935329"/>
    <w:rsid w:val="00935EC6"/>
    <w:rsid w:val="00936B05"/>
    <w:rsid w:val="009372A1"/>
    <w:rsid w:val="009379B3"/>
    <w:rsid w:val="009408F5"/>
    <w:rsid w:val="009421D6"/>
    <w:rsid w:val="00943312"/>
    <w:rsid w:val="009449B1"/>
    <w:rsid w:val="00945446"/>
    <w:rsid w:val="00951476"/>
    <w:rsid w:val="00951C41"/>
    <w:rsid w:val="00952114"/>
    <w:rsid w:val="0095513F"/>
    <w:rsid w:val="009552DE"/>
    <w:rsid w:val="009569CF"/>
    <w:rsid w:val="0096419A"/>
    <w:rsid w:val="00965471"/>
    <w:rsid w:val="00966C90"/>
    <w:rsid w:val="00970CE1"/>
    <w:rsid w:val="00974549"/>
    <w:rsid w:val="009825C0"/>
    <w:rsid w:val="00983FE3"/>
    <w:rsid w:val="009857EF"/>
    <w:rsid w:val="00993010"/>
    <w:rsid w:val="0099766F"/>
    <w:rsid w:val="00997CA2"/>
    <w:rsid w:val="009B2B01"/>
    <w:rsid w:val="009B3F1F"/>
    <w:rsid w:val="009B5DB9"/>
    <w:rsid w:val="009C2E32"/>
    <w:rsid w:val="009C672A"/>
    <w:rsid w:val="009D0229"/>
    <w:rsid w:val="009D08FB"/>
    <w:rsid w:val="009D1E90"/>
    <w:rsid w:val="009D312F"/>
    <w:rsid w:val="009D390E"/>
    <w:rsid w:val="009D4B11"/>
    <w:rsid w:val="009D6010"/>
    <w:rsid w:val="009D6902"/>
    <w:rsid w:val="009E03FF"/>
    <w:rsid w:val="009E2A64"/>
    <w:rsid w:val="009E39FE"/>
    <w:rsid w:val="009E3DDD"/>
    <w:rsid w:val="009E4A79"/>
    <w:rsid w:val="009E5158"/>
    <w:rsid w:val="009E5250"/>
    <w:rsid w:val="009E58FC"/>
    <w:rsid w:val="009E676E"/>
    <w:rsid w:val="009F0CFD"/>
    <w:rsid w:val="009F12F8"/>
    <w:rsid w:val="009F2F38"/>
    <w:rsid w:val="009F3D3B"/>
    <w:rsid w:val="009F4C7B"/>
    <w:rsid w:val="00A00F50"/>
    <w:rsid w:val="00A030FD"/>
    <w:rsid w:val="00A037F5"/>
    <w:rsid w:val="00A04459"/>
    <w:rsid w:val="00A04CF1"/>
    <w:rsid w:val="00A128B9"/>
    <w:rsid w:val="00A14256"/>
    <w:rsid w:val="00A15007"/>
    <w:rsid w:val="00A22D2E"/>
    <w:rsid w:val="00A23C44"/>
    <w:rsid w:val="00A251C5"/>
    <w:rsid w:val="00A259B7"/>
    <w:rsid w:val="00A25B47"/>
    <w:rsid w:val="00A27E5A"/>
    <w:rsid w:val="00A3040B"/>
    <w:rsid w:val="00A30DC1"/>
    <w:rsid w:val="00A322E6"/>
    <w:rsid w:val="00A32DB2"/>
    <w:rsid w:val="00A336EB"/>
    <w:rsid w:val="00A442E3"/>
    <w:rsid w:val="00A4586F"/>
    <w:rsid w:val="00A47B51"/>
    <w:rsid w:val="00A508DE"/>
    <w:rsid w:val="00A509D7"/>
    <w:rsid w:val="00A51D92"/>
    <w:rsid w:val="00A54246"/>
    <w:rsid w:val="00A55ADA"/>
    <w:rsid w:val="00A62231"/>
    <w:rsid w:val="00A65B09"/>
    <w:rsid w:val="00A76DAD"/>
    <w:rsid w:val="00A82026"/>
    <w:rsid w:val="00A84DE0"/>
    <w:rsid w:val="00A85430"/>
    <w:rsid w:val="00A865FD"/>
    <w:rsid w:val="00A86D87"/>
    <w:rsid w:val="00A911B5"/>
    <w:rsid w:val="00A91923"/>
    <w:rsid w:val="00A94D98"/>
    <w:rsid w:val="00A97DA6"/>
    <w:rsid w:val="00AA1994"/>
    <w:rsid w:val="00AA36F4"/>
    <w:rsid w:val="00AA3CF3"/>
    <w:rsid w:val="00AA628C"/>
    <w:rsid w:val="00AB0552"/>
    <w:rsid w:val="00AB19DD"/>
    <w:rsid w:val="00AB2E2C"/>
    <w:rsid w:val="00AB55A6"/>
    <w:rsid w:val="00AB7E33"/>
    <w:rsid w:val="00AC5798"/>
    <w:rsid w:val="00AC7BF8"/>
    <w:rsid w:val="00AD3F22"/>
    <w:rsid w:val="00AD57AD"/>
    <w:rsid w:val="00AE1A0A"/>
    <w:rsid w:val="00AE287E"/>
    <w:rsid w:val="00AE3CCB"/>
    <w:rsid w:val="00AE56B0"/>
    <w:rsid w:val="00AF0158"/>
    <w:rsid w:val="00AF09B6"/>
    <w:rsid w:val="00AF1506"/>
    <w:rsid w:val="00AF3EFD"/>
    <w:rsid w:val="00AF4BB6"/>
    <w:rsid w:val="00B00F58"/>
    <w:rsid w:val="00B01FBB"/>
    <w:rsid w:val="00B023AD"/>
    <w:rsid w:val="00B02699"/>
    <w:rsid w:val="00B039E8"/>
    <w:rsid w:val="00B04D5A"/>
    <w:rsid w:val="00B2413A"/>
    <w:rsid w:val="00B319EA"/>
    <w:rsid w:val="00B33254"/>
    <w:rsid w:val="00B34746"/>
    <w:rsid w:val="00B3576D"/>
    <w:rsid w:val="00B37254"/>
    <w:rsid w:val="00B37B21"/>
    <w:rsid w:val="00B40ED3"/>
    <w:rsid w:val="00B41CF8"/>
    <w:rsid w:val="00B45895"/>
    <w:rsid w:val="00B5001E"/>
    <w:rsid w:val="00B5225B"/>
    <w:rsid w:val="00B621B8"/>
    <w:rsid w:val="00B6715C"/>
    <w:rsid w:val="00B67A7C"/>
    <w:rsid w:val="00B733C4"/>
    <w:rsid w:val="00B73E1B"/>
    <w:rsid w:val="00B73EEA"/>
    <w:rsid w:val="00B75F17"/>
    <w:rsid w:val="00B76763"/>
    <w:rsid w:val="00B82901"/>
    <w:rsid w:val="00B845B3"/>
    <w:rsid w:val="00B8683F"/>
    <w:rsid w:val="00B9348F"/>
    <w:rsid w:val="00B9350A"/>
    <w:rsid w:val="00B9776D"/>
    <w:rsid w:val="00BA009F"/>
    <w:rsid w:val="00BA23AC"/>
    <w:rsid w:val="00BA3902"/>
    <w:rsid w:val="00BA5FBF"/>
    <w:rsid w:val="00BA6520"/>
    <w:rsid w:val="00BA79CC"/>
    <w:rsid w:val="00BB2BC7"/>
    <w:rsid w:val="00BB568B"/>
    <w:rsid w:val="00BB5B0E"/>
    <w:rsid w:val="00BB6525"/>
    <w:rsid w:val="00BB6B61"/>
    <w:rsid w:val="00BB70D4"/>
    <w:rsid w:val="00BC184E"/>
    <w:rsid w:val="00BC304A"/>
    <w:rsid w:val="00BC3546"/>
    <w:rsid w:val="00BC4205"/>
    <w:rsid w:val="00BC479F"/>
    <w:rsid w:val="00BC6DFB"/>
    <w:rsid w:val="00BD2B16"/>
    <w:rsid w:val="00BD3EE6"/>
    <w:rsid w:val="00BD5B11"/>
    <w:rsid w:val="00BF1254"/>
    <w:rsid w:val="00BF4B9A"/>
    <w:rsid w:val="00BF6118"/>
    <w:rsid w:val="00BF7CC4"/>
    <w:rsid w:val="00C01F11"/>
    <w:rsid w:val="00C0476D"/>
    <w:rsid w:val="00C04933"/>
    <w:rsid w:val="00C0590E"/>
    <w:rsid w:val="00C063C1"/>
    <w:rsid w:val="00C11F71"/>
    <w:rsid w:val="00C13014"/>
    <w:rsid w:val="00C17566"/>
    <w:rsid w:val="00C21D07"/>
    <w:rsid w:val="00C243A0"/>
    <w:rsid w:val="00C2797C"/>
    <w:rsid w:val="00C30E6D"/>
    <w:rsid w:val="00C32106"/>
    <w:rsid w:val="00C3365B"/>
    <w:rsid w:val="00C4031A"/>
    <w:rsid w:val="00C4458F"/>
    <w:rsid w:val="00C45B68"/>
    <w:rsid w:val="00C50451"/>
    <w:rsid w:val="00C51C39"/>
    <w:rsid w:val="00C531D0"/>
    <w:rsid w:val="00C53811"/>
    <w:rsid w:val="00C53FAB"/>
    <w:rsid w:val="00C54D1B"/>
    <w:rsid w:val="00C55634"/>
    <w:rsid w:val="00C56E86"/>
    <w:rsid w:val="00C60F78"/>
    <w:rsid w:val="00C637B3"/>
    <w:rsid w:val="00C651C5"/>
    <w:rsid w:val="00C6520E"/>
    <w:rsid w:val="00C659D3"/>
    <w:rsid w:val="00C70174"/>
    <w:rsid w:val="00C81392"/>
    <w:rsid w:val="00C82CE2"/>
    <w:rsid w:val="00C82FE0"/>
    <w:rsid w:val="00C872F7"/>
    <w:rsid w:val="00C93193"/>
    <w:rsid w:val="00C937DE"/>
    <w:rsid w:val="00CA2582"/>
    <w:rsid w:val="00CA3047"/>
    <w:rsid w:val="00CB1733"/>
    <w:rsid w:val="00CB26D2"/>
    <w:rsid w:val="00CB363F"/>
    <w:rsid w:val="00CB411E"/>
    <w:rsid w:val="00CB4A00"/>
    <w:rsid w:val="00CB689A"/>
    <w:rsid w:val="00CB7FA6"/>
    <w:rsid w:val="00CC0048"/>
    <w:rsid w:val="00CC0F25"/>
    <w:rsid w:val="00CC1EC9"/>
    <w:rsid w:val="00CC3B66"/>
    <w:rsid w:val="00CC3F57"/>
    <w:rsid w:val="00CC7A64"/>
    <w:rsid w:val="00CD42E1"/>
    <w:rsid w:val="00CD589E"/>
    <w:rsid w:val="00CE4E7E"/>
    <w:rsid w:val="00CE5781"/>
    <w:rsid w:val="00CE6832"/>
    <w:rsid w:val="00CF0258"/>
    <w:rsid w:val="00CF06A0"/>
    <w:rsid w:val="00CF2151"/>
    <w:rsid w:val="00CF50A9"/>
    <w:rsid w:val="00CF793C"/>
    <w:rsid w:val="00D00870"/>
    <w:rsid w:val="00D05563"/>
    <w:rsid w:val="00D05736"/>
    <w:rsid w:val="00D10ADA"/>
    <w:rsid w:val="00D1510F"/>
    <w:rsid w:val="00D15C87"/>
    <w:rsid w:val="00D21861"/>
    <w:rsid w:val="00D24054"/>
    <w:rsid w:val="00D2493A"/>
    <w:rsid w:val="00D26293"/>
    <w:rsid w:val="00D26BEB"/>
    <w:rsid w:val="00D30172"/>
    <w:rsid w:val="00D371A5"/>
    <w:rsid w:val="00D37AE2"/>
    <w:rsid w:val="00D443D1"/>
    <w:rsid w:val="00D4678D"/>
    <w:rsid w:val="00D53222"/>
    <w:rsid w:val="00D62906"/>
    <w:rsid w:val="00D62EA6"/>
    <w:rsid w:val="00D63E11"/>
    <w:rsid w:val="00D65F2E"/>
    <w:rsid w:val="00D666F6"/>
    <w:rsid w:val="00D71DD9"/>
    <w:rsid w:val="00D73443"/>
    <w:rsid w:val="00D74FD7"/>
    <w:rsid w:val="00D7564F"/>
    <w:rsid w:val="00D76E30"/>
    <w:rsid w:val="00D7789B"/>
    <w:rsid w:val="00D80E40"/>
    <w:rsid w:val="00D855A4"/>
    <w:rsid w:val="00D906DD"/>
    <w:rsid w:val="00D97C65"/>
    <w:rsid w:val="00D97F7F"/>
    <w:rsid w:val="00DA286B"/>
    <w:rsid w:val="00DA2EE8"/>
    <w:rsid w:val="00DB1E27"/>
    <w:rsid w:val="00DB2308"/>
    <w:rsid w:val="00DB4F2F"/>
    <w:rsid w:val="00DB63A9"/>
    <w:rsid w:val="00DB6500"/>
    <w:rsid w:val="00DC0280"/>
    <w:rsid w:val="00DC0DA1"/>
    <w:rsid w:val="00DC1B3F"/>
    <w:rsid w:val="00DC20CC"/>
    <w:rsid w:val="00DC44AC"/>
    <w:rsid w:val="00DC5D4B"/>
    <w:rsid w:val="00DC71BD"/>
    <w:rsid w:val="00DC72A9"/>
    <w:rsid w:val="00DD02A3"/>
    <w:rsid w:val="00DD1B32"/>
    <w:rsid w:val="00DD2492"/>
    <w:rsid w:val="00DD40D5"/>
    <w:rsid w:val="00DE0F83"/>
    <w:rsid w:val="00DE59BB"/>
    <w:rsid w:val="00DF0037"/>
    <w:rsid w:val="00DF068F"/>
    <w:rsid w:val="00DF4461"/>
    <w:rsid w:val="00DF588B"/>
    <w:rsid w:val="00E013D0"/>
    <w:rsid w:val="00E01DB9"/>
    <w:rsid w:val="00E02682"/>
    <w:rsid w:val="00E02D30"/>
    <w:rsid w:val="00E05EB5"/>
    <w:rsid w:val="00E07498"/>
    <w:rsid w:val="00E07812"/>
    <w:rsid w:val="00E12F43"/>
    <w:rsid w:val="00E14C8F"/>
    <w:rsid w:val="00E240CB"/>
    <w:rsid w:val="00E2750B"/>
    <w:rsid w:val="00E2770D"/>
    <w:rsid w:val="00E325EB"/>
    <w:rsid w:val="00E34903"/>
    <w:rsid w:val="00E35065"/>
    <w:rsid w:val="00E35619"/>
    <w:rsid w:val="00E40E8A"/>
    <w:rsid w:val="00E41FA3"/>
    <w:rsid w:val="00E45B66"/>
    <w:rsid w:val="00E460A4"/>
    <w:rsid w:val="00E46B1D"/>
    <w:rsid w:val="00E50EE6"/>
    <w:rsid w:val="00E54B2F"/>
    <w:rsid w:val="00E55A3C"/>
    <w:rsid w:val="00E603BD"/>
    <w:rsid w:val="00E607C3"/>
    <w:rsid w:val="00E6152B"/>
    <w:rsid w:val="00E6265F"/>
    <w:rsid w:val="00E642C0"/>
    <w:rsid w:val="00E74398"/>
    <w:rsid w:val="00E74762"/>
    <w:rsid w:val="00E77078"/>
    <w:rsid w:val="00E77C5B"/>
    <w:rsid w:val="00E80E92"/>
    <w:rsid w:val="00E81F99"/>
    <w:rsid w:val="00E85F42"/>
    <w:rsid w:val="00E8764D"/>
    <w:rsid w:val="00E87B09"/>
    <w:rsid w:val="00E91172"/>
    <w:rsid w:val="00E915F0"/>
    <w:rsid w:val="00E91E50"/>
    <w:rsid w:val="00E92062"/>
    <w:rsid w:val="00E946EF"/>
    <w:rsid w:val="00EA1818"/>
    <w:rsid w:val="00EA1E7F"/>
    <w:rsid w:val="00EA2D2E"/>
    <w:rsid w:val="00EA3DF4"/>
    <w:rsid w:val="00EA4AE9"/>
    <w:rsid w:val="00EA50DD"/>
    <w:rsid w:val="00EB0436"/>
    <w:rsid w:val="00EB0475"/>
    <w:rsid w:val="00EB0ADA"/>
    <w:rsid w:val="00EB2FB6"/>
    <w:rsid w:val="00EB4564"/>
    <w:rsid w:val="00EB59B5"/>
    <w:rsid w:val="00EB5B5D"/>
    <w:rsid w:val="00EB7692"/>
    <w:rsid w:val="00EC3656"/>
    <w:rsid w:val="00EC45D3"/>
    <w:rsid w:val="00EC564F"/>
    <w:rsid w:val="00ED0889"/>
    <w:rsid w:val="00ED2570"/>
    <w:rsid w:val="00ED303F"/>
    <w:rsid w:val="00ED4CC9"/>
    <w:rsid w:val="00ED5A0E"/>
    <w:rsid w:val="00ED6CFE"/>
    <w:rsid w:val="00ED7E42"/>
    <w:rsid w:val="00EE5398"/>
    <w:rsid w:val="00EE60EC"/>
    <w:rsid w:val="00EE692E"/>
    <w:rsid w:val="00EF5ACB"/>
    <w:rsid w:val="00EF70AC"/>
    <w:rsid w:val="00F00C26"/>
    <w:rsid w:val="00F01093"/>
    <w:rsid w:val="00F16C2B"/>
    <w:rsid w:val="00F220B2"/>
    <w:rsid w:val="00F35061"/>
    <w:rsid w:val="00F3741D"/>
    <w:rsid w:val="00F37A22"/>
    <w:rsid w:val="00F42052"/>
    <w:rsid w:val="00F42D24"/>
    <w:rsid w:val="00F441F4"/>
    <w:rsid w:val="00F45B82"/>
    <w:rsid w:val="00F45DA1"/>
    <w:rsid w:val="00F47D6A"/>
    <w:rsid w:val="00F51745"/>
    <w:rsid w:val="00F57024"/>
    <w:rsid w:val="00F609C9"/>
    <w:rsid w:val="00F66D6A"/>
    <w:rsid w:val="00F71C6E"/>
    <w:rsid w:val="00F74C8D"/>
    <w:rsid w:val="00F769FD"/>
    <w:rsid w:val="00F84582"/>
    <w:rsid w:val="00F85E37"/>
    <w:rsid w:val="00F90559"/>
    <w:rsid w:val="00F906BA"/>
    <w:rsid w:val="00F93658"/>
    <w:rsid w:val="00F955C3"/>
    <w:rsid w:val="00FA1515"/>
    <w:rsid w:val="00FA524F"/>
    <w:rsid w:val="00FA72C8"/>
    <w:rsid w:val="00FB1150"/>
    <w:rsid w:val="00FB159A"/>
    <w:rsid w:val="00FB64A9"/>
    <w:rsid w:val="00FB6A8B"/>
    <w:rsid w:val="00FC221F"/>
    <w:rsid w:val="00FC593B"/>
    <w:rsid w:val="00FD07CA"/>
    <w:rsid w:val="00FD3768"/>
    <w:rsid w:val="00FD57C1"/>
    <w:rsid w:val="00FD6EEC"/>
    <w:rsid w:val="00FE017F"/>
    <w:rsid w:val="00FE5E00"/>
    <w:rsid w:val="00FE7B18"/>
    <w:rsid w:val="00FF4A35"/>
    <w:rsid w:val="00FF5331"/>
    <w:rsid w:val="00FF6460"/>
    <w:rsid w:val="00FF6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AD6"/>
    <w:pPr>
      <w:widowControl w:val="0"/>
      <w:jc w:val="both"/>
    </w:pPr>
  </w:style>
  <w:style w:type="paragraph" w:styleId="Heading2">
    <w:name w:val="heading 2"/>
    <w:basedOn w:val="Normal"/>
    <w:next w:val="Normal"/>
    <w:link w:val="Heading2Char"/>
    <w:uiPriority w:val="99"/>
    <w:qFormat/>
    <w:rsid w:val="009D1E9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D1E90"/>
    <w:rPr>
      <w:rFonts w:ascii="Arial" w:eastAsia="黑体" w:hAnsi="Arial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99"/>
    <w:qFormat/>
    <w:rsid w:val="000E7AD6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rsid w:val="00C872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72F7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872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72F7"/>
    <w:rPr>
      <w:rFonts w:cs="Times New Roman"/>
      <w:sz w:val="18"/>
      <w:szCs w:val="18"/>
    </w:rPr>
  </w:style>
  <w:style w:type="character" w:customStyle="1" w:styleId="CharChar">
    <w:name w:val="段 Char Char"/>
    <w:basedOn w:val="DefaultParagraphFont"/>
    <w:link w:val="a"/>
    <w:uiPriority w:val="99"/>
    <w:locked/>
    <w:rsid w:val="009D1E90"/>
    <w:rPr>
      <w:rFonts w:ascii="宋体" w:eastAsia="宋体" w:hAnsi="宋体" w:cs="Calibri"/>
      <w:kern w:val="2"/>
      <w:sz w:val="22"/>
      <w:szCs w:val="22"/>
      <w:lang w:val="en-US" w:eastAsia="zh-CN" w:bidi="ar-SA"/>
    </w:rPr>
  </w:style>
  <w:style w:type="paragraph" w:customStyle="1" w:styleId="a">
    <w:name w:val="段"/>
    <w:link w:val="CharChar"/>
    <w:uiPriority w:val="99"/>
    <w:rsid w:val="009D1E90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宋体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8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9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899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8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151</Words>
  <Characters>863</Characters>
  <Application>Microsoft Office Outlook</Application>
  <DocSecurity>0</DocSecurity>
  <Lines>0</Lines>
  <Paragraphs>0</Paragraphs>
  <ScaleCrop>false</ScaleCrop>
  <Company>惠普(中国)股份有限公司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hjr</cp:lastModifiedBy>
  <cp:revision>13</cp:revision>
  <cp:lastPrinted>2013-10-20T07:26:00Z</cp:lastPrinted>
  <dcterms:created xsi:type="dcterms:W3CDTF">2013-10-20T07:26:00Z</dcterms:created>
  <dcterms:modified xsi:type="dcterms:W3CDTF">2013-10-21T03:07:00Z</dcterms:modified>
</cp:coreProperties>
</file>